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4759539D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>6.</w:t>
      </w:r>
      <w:r w:rsidR="008D03EB">
        <w:rPr>
          <w:rFonts w:cs="Arial"/>
          <w:b/>
          <w:bCs/>
          <w:sz w:val="44"/>
          <w:szCs w:val="44"/>
        </w:rPr>
        <w:t>2</w:t>
      </w:r>
      <w:r w:rsidR="0053520F">
        <w:rPr>
          <w:rFonts w:cs="Arial"/>
          <w:b/>
          <w:bCs/>
          <w:sz w:val="44"/>
          <w:szCs w:val="44"/>
        </w:rPr>
        <w:t>:</w:t>
      </w:r>
      <w:r w:rsidRPr="5A1E48CA">
        <w:rPr>
          <w:rFonts w:cs="Arial"/>
          <w:b/>
          <w:bCs/>
          <w:sz w:val="44"/>
          <w:szCs w:val="44"/>
        </w:rPr>
        <w:t xml:space="preserve"> </w:t>
      </w:r>
      <w:r w:rsidR="0010608B">
        <w:rPr>
          <w:rFonts w:cs="Arial"/>
          <w:b/>
          <w:bCs/>
          <w:sz w:val="44"/>
          <w:szCs w:val="44"/>
        </w:rPr>
        <w:t>Bracket Fung</w:t>
      </w:r>
      <w:r w:rsidR="002C048D">
        <w:rPr>
          <w:rFonts w:cs="Arial"/>
          <w:b/>
          <w:bCs/>
          <w:sz w:val="44"/>
          <w:szCs w:val="44"/>
        </w:rPr>
        <w:t>i</w:t>
      </w:r>
      <w:bookmarkStart w:id="0" w:name="_GoBack"/>
      <w:bookmarkEnd w:id="0"/>
      <w:r w:rsidR="00F15E86">
        <w:rPr>
          <w:rFonts w:cs="Arial"/>
          <w:b/>
          <w:bCs/>
          <w:sz w:val="44"/>
          <w:szCs w:val="44"/>
        </w:rPr>
        <w:t xml:space="preserve"> Worksheet</w:t>
      </w:r>
    </w:p>
    <w:p w14:paraId="5FC305DC" w14:textId="63A257D0" w:rsidR="00DA51BA" w:rsidRDefault="006337CB" w:rsidP="00DA51BA">
      <w:pPr>
        <w:rPr>
          <w:rFonts w:cs="Arial"/>
          <w:color w:val="000000"/>
          <w:szCs w:val="22"/>
          <w:shd w:val="clear" w:color="auto" w:fill="FFFFFF"/>
        </w:rPr>
      </w:pPr>
      <w:r w:rsidRPr="006337CB">
        <w:rPr>
          <w:rFonts w:cs="Arial"/>
          <w:b/>
          <w:color w:val="000000"/>
          <w:szCs w:val="22"/>
          <w:shd w:val="clear" w:color="auto" w:fill="FFFFFF"/>
        </w:rPr>
        <w:t>A.</w:t>
      </w:r>
      <w:r>
        <w:rPr>
          <w:rFonts w:cs="Arial"/>
          <w:color w:val="000000"/>
          <w:szCs w:val="22"/>
          <w:shd w:val="clear" w:color="auto" w:fill="FFFFFF"/>
        </w:rPr>
        <w:t xml:space="preserve"> </w:t>
      </w:r>
      <w:r w:rsidR="00DA51BA" w:rsidRPr="00183CAD">
        <w:rPr>
          <w:rFonts w:cs="Arial"/>
          <w:color w:val="000000"/>
          <w:szCs w:val="22"/>
          <w:shd w:val="clear" w:color="auto" w:fill="FFFFFF"/>
        </w:rPr>
        <w:t xml:space="preserve">Draw and label arrows that represent the molecules that carbon atoms are in as they move into, through and out of the </w:t>
      </w:r>
      <w:r w:rsidR="00E5082F">
        <w:rPr>
          <w:rFonts w:cs="Arial"/>
          <w:color w:val="000000"/>
          <w:szCs w:val="22"/>
          <w:shd w:val="clear" w:color="auto" w:fill="FFFFFF"/>
        </w:rPr>
        <w:t>b</w:t>
      </w:r>
      <w:r w:rsidR="0010608B">
        <w:rPr>
          <w:rFonts w:cs="Arial"/>
          <w:color w:val="000000"/>
          <w:szCs w:val="22"/>
          <w:shd w:val="clear" w:color="auto" w:fill="FFFFFF"/>
        </w:rPr>
        <w:t xml:space="preserve">racket </w:t>
      </w:r>
      <w:r w:rsidR="00E5082F">
        <w:rPr>
          <w:rFonts w:cs="Arial"/>
          <w:color w:val="000000"/>
          <w:szCs w:val="22"/>
          <w:shd w:val="clear" w:color="auto" w:fill="FFFFFF"/>
        </w:rPr>
        <w:t>f</w:t>
      </w:r>
      <w:r w:rsidR="0010608B">
        <w:rPr>
          <w:rFonts w:cs="Arial"/>
          <w:color w:val="000000"/>
          <w:szCs w:val="22"/>
          <w:shd w:val="clear" w:color="auto" w:fill="FFFFFF"/>
        </w:rPr>
        <w:t>ung</w:t>
      </w:r>
      <w:r w:rsidR="00E5082F">
        <w:rPr>
          <w:rFonts w:cs="Arial"/>
          <w:color w:val="000000"/>
          <w:szCs w:val="22"/>
          <w:shd w:val="clear" w:color="auto" w:fill="FFFFFF"/>
        </w:rPr>
        <w:t>us</w:t>
      </w:r>
      <w:r w:rsidR="0010608B" w:rsidRPr="00183CAD">
        <w:rPr>
          <w:rFonts w:cs="Arial"/>
          <w:color w:val="000000"/>
          <w:szCs w:val="22"/>
        </w:rPr>
        <w:t xml:space="preserve"> </w:t>
      </w:r>
      <w:r w:rsidR="00183CAD" w:rsidRPr="00183CAD">
        <w:rPr>
          <w:rFonts w:cs="Arial"/>
          <w:color w:val="000000"/>
          <w:szCs w:val="22"/>
        </w:rPr>
        <w:t>as it grows</w:t>
      </w:r>
      <w:r w:rsidR="00DA51BA" w:rsidRPr="00183CAD">
        <w:rPr>
          <w:rFonts w:cs="Arial"/>
          <w:color w:val="000000"/>
          <w:szCs w:val="22"/>
          <w:shd w:val="clear" w:color="auto" w:fill="FFFFFF"/>
        </w:rPr>
        <w:t>.</w:t>
      </w:r>
    </w:p>
    <w:p w14:paraId="3F085582" w14:textId="4F1FF9B9" w:rsidR="00583CE9" w:rsidRPr="00183CAD" w:rsidRDefault="00583CE9" w:rsidP="00DA51BA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>Label each arrow to show the kind of molecules that the carbon atoms are in: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57C4BA83" w14:textId="36A58525" w:rsidR="00DA51BA" w:rsidRDefault="00526B33" w:rsidP="006337CB">
      <w:pPr>
        <w:jc w:val="center"/>
        <w:rPr>
          <w:rFonts w:ascii="Calibri" w:hAnsi="Calibri"/>
          <w:color w:val="000000"/>
          <w:sz w:val="23"/>
          <w:szCs w:val="23"/>
          <w:shd w:val="clear" w:color="auto" w:fill="FFFFFF"/>
        </w:rPr>
      </w:pPr>
      <w:r>
        <w:rPr>
          <w:rFonts w:ascii="Calibri" w:hAnsi="Calibri"/>
          <w:noProof/>
          <w:color w:val="FF0000"/>
          <w:sz w:val="23"/>
          <w:szCs w:val="23"/>
          <w:shd w:val="clear" w:color="auto" w:fill="FFFFFF"/>
        </w:rPr>
        <w:drawing>
          <wp:inline distT="0" distB="0" distL="0" distR="0" wp14:anchorId="5F2149A7" wp14:editId="4B5FD61A">
            <wp:extent cx="3380374" cy="2958957"/>
            <wp:effectExtent l="0" t="0" r="0" b="635"/>
            <wp:docPr id="1" name="Picture 1" descr="../../../../../2.2.2%20Media%20and%20Images/Figures%20by%20K.%20Mojica/Decomposers%20Lesson%206/CarbonTIME_Decomposers_Fig10_BracketFungus_KMoj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2.2.2%20Media%20and%20Images/Figures%20by%20K.%20Mojica/Decomposers%20Lesson%206/CarbonTIME_Decomposers_Fig10_BracketFungus_KMojic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710" cy="2971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454DF" w14:textId="6D329F72" w:rsidR="00DA51BA" w:rsidRPr="006337CB" w:rsidRDefault="008D03EB" w:rsidP="006337CB">
      <w:pPr>
        <w:pStyle w:val="ListParagraph"/>
        <w:numPr>
          <w:ilvl w:val="0"/>
          <w:numId w:val="31"/>
        </w:numPr>
        <w:spacing w:after="120"/>
        <w:ind w:left="360"/>
        <w:textAlignment w:val="center"/>
        <w:rPr>
          <w:rFonts w:cs="Arial"/>
          <w:b/>
          <w:color w:val="000000"/>
        </w:rPr>
      </w:pPr>
      <w:r w:rsidRPr="006337CB">
        <w:rPr>
          <w:rFonts w:cs="Arial"/>
          <w:b/>
          <w:color w:val="000000"/>
        </w:rPr>
        <w:t>What happens to the wood of the tree as the bracket fungus lives and grows</w:t>
      </w:r>
      <w:r w:rsidR="0010608B" w:rsidRPr="006337CB">
        <w:rPr>
          <w:rFonts w:cs="Arial"/>
          <w:b/>
          <w:color w:val="000000"/>
        </w:rPr>
        <w:t>?</w:t>
      </w:r>
    </w:p>
    <w:p w14:paraId="5018B0DF" w14:textId="77777777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A51BA" w:rsidRPr="00FC7EEA" w14:paraId="4A34D506" w14:textId="77777777" w:rsidTr="00895FFA">
        <w:tc>
          <w:tcPr>
            <w:tcW w:w="9360" w:type="dxa"/>
          </w:tcPr>
          <w:p w14:paraId="5E464E40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C7EEA" w14:paraId="2C92C899" w14:textId="77777777" w:rsidTr="00895FFA">
        <w:tc>
          <w:tcPr>
            <w:tcW w:w="9360" w:type="dxa"/>
          </w:tcPr>
          <w:p w14:paraId="67DD36F8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373BF" w14:paraId="58C1941B" w14:textId="77777777" w:rsidTr="00895FFA">
        <w:tc>
          <w:tcPr>
            <w:tcW w:w="9360" w:type="dxa"/>
          </w:tcPr>
          <w:p w14:paraId="16265CC4" w14:textId="77777777" w:rsidR="00DA51BA" w:rsidRPr="00F373BF" w:rsidRDefault="00DA51B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155BC5E6" w14:textId="77777777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</w:p>
    <w:p w14:paraId="7CC3C638" w14:textId="68FF954C" w:rsidR="00DA51BA" w:rsidRPr="006337CB" w:rsidRDefault="00F15E86" w:rsidP="006337CB">
      <w:pPr>
        <w:pStyle w:val="ListParagraph"/>
        <w:numPr>
          <w:ilvl w:val="0"/>
          <w:numId w:val="31"/>
        </w:numPr>
        <w:spacing w:after="120"/>
        <w:ind w:left="360"/>
        <w:textAlignment w:val="center"/>
        <w:rPr>
          <w:rFonts w:cs="Arial"/>
          <w:b/>
          <w:color w:val="000000"/>
        </w:rPr>
      </w:pPr>
      <w:r w:rsidRPr="006337CB">
        <w:rPr>
          <w:rFonts w:cs="Arial"/>
          <w:b/>
          <w:color w:val="000000"/>
        </w:rPr>
        <w:t xml:space="preserve">How do a </w:t>
      </w:r>
      <w:r w:rsidR="00CB5883" w:rsidRPr="006337CB">
        <w:rPr>
          <w:rFonts w:cs="Arial"/>
          <w:b/>
          <w:color w:val="000000"/>
        </w:rPr>
        <w:t>b</w:t>
      </w:r>
      <w:r w:rsidR="0010608B" w:rsidRPr="006337CB">
        <w:rPr>
          <w:rFonts w:cs="Arial"/>
          <w:b/>
          <w:color w:val="000000"/>
        </w:rPr>
        <w:t xml:space="preserve">racket </w:t>
      </w:r>
      <w:r w:rsidR="00CB5883" w:rsidRPr="006337CB">
        <w:rPr>
          <w:rFonts w:cs="Arial"/>
          <w:b/>
          <w:color w:val="000000"/>
        </w:rPr>
        <w:t>f</w:t>
      </w:r>
      <w:r w:rsidR="0010608B" w:rsidRPr="006337CB">
        <w:rPr>
          <w:rFonts w:cs="Arial"/>
          <w:b/>
          <w:color w:val="000000"/>
        </w:rPr>
        <w:t>ung</w:t>
      </w:r>
      <w:r w:rsidR="00CB5883" w:rsidRPr="006337CB">
        <w:rPr>
          <w:rFonts w:cs="Arial"/>
          <w:b/>
          <w:color w:val="000000"/>
        </w:rPr>
        <w:t>us</w:t>
      </w:r>
      <w:r w:rsidR="0010608B" w:rsidRPr="006337CB">
        <w:rPr>
          <w:rFonts w:cs="Arial"/>
          <w:b/>
          <w:color w:val="000000"/>
        </w:rPr>
        <w:t>’s</w:t>
      </w:r>
      <w:r w:rsidRPr="006337CB">
        <w:rPr>
          <w:rFonts w:cs="Arial"/>
          <w:b/>
          <w:color w:val="000000"/>
        </w:rPr>
        <w:t xml:space="preserve"> cells get oxygen from the air </w:t>
      </w:r>
      <w:r w:rsidR="00CB5883" w:rsidRPr="006337CB">
        <w:rPr>
          <w:rFonts w:cs="Arial"/>
          <w:b/>
          <w:color w:val="000000"/>
        </w:rPr>
        <w:t>as</w:t>
      </w:r>
      <w:r w:rsidRPr="006337CB">
        <w:rPr>
          <w:rFonts w:cs="Arial"/>
          <w:b/>
          <w:color w:val="000000"/>
        </w:rPr>
        <w:t xml:space="preserve"> it grows?  What do they do with the oxygen</w:t>
      </w:r>
      <w:r w:rsidR="00DA51BA" w:rsidRPr="006337CB">
        <w:rPr>
          <w:rFonts w:cs="Arial"/>
          <w:b/>
          <w:color w:val="000000"/>
        </w:rPr>
        <w:t xml:space="preserve">? </w:t>
      </w:r>
    </w:p>
    <w:p w14:paraId="7D983EFD" w14:textId="77777777" w:rsidR="00DA51BA" w:rsidRDefault="00DA51BA" w:rsidP="00DA51BA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DA51BA" w:rsidRPr="00FC7EEA" w14:paraId="4C0E8326" w14:textId="77777777" w:rsidTr="00895FFA">
        <w:tc>
          <w:tcPr>
            <w:tcW w:w="9360" w:type="dxa"/>
          </w:tcPr>
          <w:p w14:paraId="54B5586F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C7EEA" w14:paraId="5D497DFB" w14:textId="77777777" w:rsidTr="00895FFA">
        <w:tc>
          <w:tcPr>
            <w:tcW w:w="9360" w:type="dxa"/>
          </w:tcPr>
          <w:p w14:paraId="63CA2710" w14:textId="77777777" w:rsidR="00DA51BA" w:rsidRPr="00FC7EEA" w:rsidRDefault="00DA51BA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DA51BA" w:rsidRPr="00F373BF" w14:paraId="40C64CC9" w14:textId="77777777" w:rsidTr="00895FFA">
        <w:tc>
          <w:tcPr>
            <w:tcW w:w="9360" w:type="dxa"/>
          </w:tcPr>
          <w:p w14:paraId="6772F8F9" w14:textId="77777777" w:rsidR="00DA51BA" w:rsidRPr="00F373BF" w:rsidRDefault="00DA51BA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60C0292C" w14:textId="77777777" w:rsidR="00F15E86" w:rsidRDefault="00F15E86" w:rsidP="6CC549A6">
      <w:pPr>
        <w:rPr>
          <w:b/>
          <w:bCs/>
          <w:sz w:val="24"/>
          <w:szCs w:val="24"/>
        </w:rPr>
      </w:pPr>
    </w:p>
    <w:p w14:paraId="66F1D763" w14:textId="7ED15D85" w:rsidR="007B1C78" w:rsidRPr="006337CB" w:rsidRDefault="006337CB" w:rsidP="006337CB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</w:t>
      </w:r>
      <w:r w:rsidR="6CC549A6" w:rsidRPr="000A6040">
        <w:rPr>
          <w:b/>
          <w:bCs/>
          <w:sz w:val="24"/>
          <w:szCs w:val="24"/>
        </w:rPr>
        <w:t xml:space="preserve">. Investigating how </w:t>
      </w:r>
      <w:r w:rsidR="00CB5883">
        <w:rPr>
          <w:b/>
          <w:bCs/>
          <w:sz w:val="24"/>
          <w:szCs w:val="24"/>
        </w:rPr>
        <w:t>b</w:t>
      </w:r>
      <w:r w:rsidR="004D75C6">
        <w:rPr>
          <w:b/>
          <w:bCs/>
          <w:sz w:val="24"/>
          <w:szCs w:val="24"/>
        </w:rPr>
        <w:t xml:space="preserve">racket </w:t>
      </w:r>
      <w:r w:rsidR="00CB5883">
        <w:rPr>
          <w:b/>
          <w:bCs/>
          <w:sz w:val="24"/>
          <w:szCs w:val="24"/>
        </w:rPr>
        <w:t>f</w:t>
      </w:r>
      <w:r w:rsidR="004D75C6">
        <w:rPr>
          <w:b/>
          <w:bCs/>
          <w:sz w:val="24"/>
          <w:szCs w:val="24"/>
        </w:rPr>
        <w:t>ungi</w:t>
      </w:r>
      <w:r w:rsidR="004D75C6" w:rsidRPr="000A6040">
        <w:rPr>
          <w:b/>
          <w:bCs/>
          <w:sz w:val="24"/>
          <w:szCs w:val="24"/>
        </w:rPr>
        <w:t xml:space="preserve"> </w:t>
      </w:r>
      <w:r w:rsidR="6CC549A6" w:rsidRPr="000A6040">
        <w:rPr>
          <w:b/>
          <w:bCs/>
          <w:sz w:val="24"/>
          <w:szCs w:val="24"/>
        </w:rPr>
        <w:t>grow and function</w:t>
      </w:r>
    </w:p>
    <w:p w14:paraId="00E4682D" w14:textId="567B272F" w:rsidR="00071CD3" w:rsidRPr="00C21453" w:rsidRDefault="00071CD3" w:rsidP="00756FDF">
      <w:pPr>
        <w:rPr>
          <w:color w:val="000000"/>
        </w:rPr>
      </w:pPr>
      <w:r w:rsidRPr="00C21453">
        <w:t>A class</w:t>
      </w:r>
      <w:r>
        <w:t xml:space="preserve"> is investigating the process of </w:t>
      </w:r>
      <w:r w:rsidR="009365C4">
        <w:t>b</w:t>
      </w:r>
      <w:r>
        <w:t xml:space="preserve">racket </w:t>
      </w:r>
      <w:r w:rsidR="009365C4">
        <w:t>f</w:t>
      </w:r>
      <w:r>
        <w:t>ungi in</w:t>
      </w:r>
      <w:r w:rsidRPr="00C21453">
        <w:t xml:space="preserve"> decomposition. A teacher describes a </w:t>
      </w:r>
      <w:r w:rsidR="00CC6C74">
        <w:t>scenario where there is a</w:t>
      </w:r>
      <w:r w:rsidR="00236DE3">
        <w:t xml:space="preserve"> </w:t>
      </w:r>
      <w:r w:rsidR="009365C4">
        <w:t>branch</w:t>
      </w:r>
      <w:r w:rsidR="00236DE3">
        <w:t xml:space="preserve"> with </w:t>
      </w:r>
      <w:r w:rsidR="009365C4">
        <w:t>b</w:t>
      </w:r>
      <w:r w:rsidR="00236DE3">
        <w:t xml:space="preserve">racket </w:t>
      </w:r>
      <w:r w:rsidR="009365C4">
        <w:t>f</w:t>
      </w:r>
      <w:r w:rsidR="00236DE3">
        <w:t>ung</w:t>
      </w:r>
      <w:r w:rsidR="006337CB">
        <w:t>us</w:t>
      </w:r>
      <w:r w:rsidR="00236DE3">
        <w:t xml:space="preserve"> </w:t>
      </w:r>
      <w:r w:rsidRPr="00C21453">
        <w:t xml:space="preserve">sitting in a pot of dirt. </w:t>
      </w:r>
      <w:r w:rsidRPr="00C21453">
        <w:rPr>
          <w:color w:val="000000"/>
        </w:rPr>
        <w:t>The teacher asks, “What do you think the mass of the</w:t>
      </w:r>
      <w:r w:rsidR="009365C4">
        <w:rPr>
          <w:color w:val="000000"/>
        </w:rPr>
        <w:t xml:space="preserve"> branch</w:t>
      </w:r>
      <w:r w:rsidR="00236DE3">
        <w:rPr>
          <w:color w:val="000000"/>
        </w:rPr>
        <w:t xml:space="preserve"> with </w:t>
      </w:r>
      <w:r w:rsidR="009365C4">
        <w:rPr>
          <w:color w:val="000000"/>
        </w:rPr>
        <w:t>b</w:t>
      </w:r>
      <w:r w:rsidR="00236DE3">
        <w:rPr>
          <w:color w:val="000000"/>
        </w:rPr>
        <w:t xml:space="preserve">racket </w:t>
      </w:r>
      <w:r w:rsidR="009365C4">
        <w:rPr>
          <w:color w:val="000000"/>
        </w:rPr>
        <w:t>f</w:t>
      </w:r>
      <w:r w:rsidR="00236DE3">
        <w:rPr>
          <w:color w:val="000000"/>
        </w:rPr>
        <w:t>ung</w:t>
      </w:r>
      <w:r w:rsidR="006337CB">
        <w:rPr>
          <w:color w:val="000000"/>
        </w:rPr>
        <w:t>us</w:t>
      </w:r>
      <w:r w:rsidRPr="00C21453">
        <w:rPr>
          <w:color w:val="000000"/>
        </w:rPr>
        <w:t xml:space="preserve"> and the pot of dirt will be after two </w:t>
      </w:r>
      <w:r w:rsidR="009365C4">
        <w:rPr>
          <w:color w:val="000000"/>
        </w:rPr>
        <w:t>months</w:t>
      </w:r>
      <w:r w:rsidRPr="00C21453">
        <w:rPr>
          <w:color w:val="000000"/>
        </w:rPr>
        <w:t xml:space="preserve">?” </w:t>
      </w:r>
    </w:p>
    <w:p w14:paraId="557D2824" w14:textId="15539621" w:rsidR="00071CD3" w:rsidRPr="00766DA7" w:rsidRDefault="00A34E94" w:rsidP="00756FDF">
      <w:r>
        <w:rPr>
          <w:b/>
        </w:rPr>
        <w:lastRenderedPageBreak/>
        <w:t>3</w:t>
      </w:r>
      <w:r w:rsidR="00071CD3" w:rsidRPr="00756FDF">
        <w:rPr>
          <w:b/>
        </w:rPr>
        <w:t xml:space="preserve">. Three students shared their ideas about what happened.  Choose whether you agree, disagree, or are not sure about each </w:t>
      </w:r>
      <w:r w:rsidR="00071CD3" w:rsidRPr="006337CB">
        <w:rPr>
          <w:b/>
        </w:rPr>
        <w:t>claim</w:t>
      </w:r>
      <w:r w:rsidR="00071CD3" w:rsidRPr="00766DA7">
        <w:t xml:space="preserve">: </w:t>
      </w:r>
    </w:p>
    <w:tbl>
      <w:tblPr>
        <w:tblStyle w:val="TableGrid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1097"/>
        <w:gridCol w:w="1177"/>
        <w:gridCol w:w="6372"/>
      </w:tblGrid>
      <w:tr w:rsidR="00071CD3" w:rsidRPr="00C21453" w14:paraId="1381B273" w14:textId="77777777" w:rsidTr="00CC6237">
        <w:tc>
          <w:tcPr>
            <w:tcW w:w="804" w:type="dxa"/>
          </w:tcPr>
          <w:p w14:paraId="3D79C3D9" w14:textId="77777777" w:rsidR="00071CD3" w:rsidRPr="00C21453" w:rsidRDefault="00071CD3" w:rsidP="00756FDF">
            <w:r w:rsidRPr="00C21453">
              <w:t>Agree</w:t>
            </w:r>
          </w:p>
        </w:tc>
        <w:tc>
          <w:tcPr>
            <w:tcW w:w="0" w:type="auto"/>
          </w:tcPr>
          <w:p w14:paraId="035B27D0" w14:textId="77777777" w:rsidR="00071CD3" w:rsidRPr="00C21453" w:rsidRDefault="00071CD3" w:rsidP="00756FDF">
            <w:r w:rsidRPr="00C21453">
              <w:t>Disagree</w:t>
            </w:r>
          </w:p>
        </w:tc>
        <w:tc>
          <w:tcPr>
            <w:tcW w:w="1177" w:type="dxa"/>
          </w:tcPr>
          <w:p w14:paraId="5B131115" w14:textId="77777777" w:rsidR="00071CD3" w:rsidRPr="00C21453" w:rsidRDefault="00071CD3" w:rsidP="00756FDF">
            <w:r w:rsidRPr="00C21453">
              <w:t>Not sure</w:t>
            </w:r>
          </w:p>
        </w:tc>
        <w:tc>
          <w:tcPr>
            <w:tcW w:w="6372" w:type="dxa"/>
          </w:tcPr>
          <w:p w14:paraId="05832727" w14:textId="601D2DD5" w:rsidR="00071CD3" w:rsidRPr="00C21453" w:rsidRDefault="00251FEB" w:rsidP="00756FDF">
            <w:r>
              <w:t>Jackson</w:t>
            </w:r>
            <w:r w:rsidR="00071CD3" w:rsidRPr="00C21453">
              <w:t xml:space="preserve"> claims: “I think the w</w:t>
            </w:r>
            <w:r w:rsidR="00236DE3">
              <w:t xml:space="preserve">hole pot of (both dirt and </w:t>
            </w:r>
            <w:r w:rsidR="006337CB">
              <w:t>branch</w:t>
            </w:r>
            <w:r w:rsidR="00236DE3">
              <w:t xml:space="preserve"> with </w:t>
            </w:r>
            <w:r w:rsidR="009365C4">
              <w:t>bracket fung</w:t>
            </w:r>
            <w:r w:rsidR="006337CB">
              <w:t>us</w:t>
            </w:r>
            <w:r w:rsidR="009365C4">
              <w:t>)</w:t>
            </w:r>
            <w:r w:rsidR="00071CD3" w:rsidRPr="00C21453">
              <w:t xml:space="preserve"> will </w:t>
            </w:r>
            <w:r w:rsidR="00071CD3" w:rsidRPr="00C21453">
              <w:rPr>
                <w:b/>
              </w:rPr>
              <w:t>lose mass</w:t>
            </w:r>
            <w:r w:rsidR="00071CD3" w:rsidRPr="00C21453">
              <w:t xml:space="preserve"> because the </w:t>
            </w:r>
            <w:r w:rsidR="006337CB">
              <w:t>b</w:t>
            </w:r>
            <w:r w:rsidR="00236DE3">
              <w:t xml:space="preserve">racket </w:t>
            </w:r>
            <w:r w:rsidR="006337CB">
              <w:t>f</w:t>
            </w:r>
            <w:r w:rsidR="00236DE3">
              <w:t>ung</w:t>
            </w:r>
            <w:r w:rsidR="006337CB">
              <w:t>us</w:t>
            </w:r>
            <w:r w:rsidR="00071CD3" w:rsidRPr="00C21453">
              <w:t xml:space="preserve"> takes in molecules from the </w:t>
            </w:r>
            <w:r w:rsidR="009365C4">
              <w:t>branch</w:t>
            </w:r>
            <w:r w:rsidR="00071CD3" w:rsidRPr="00C21453">
              <w:t xml:space="preserve"> and converts them into CO</w:t>
            </w:r>
            <w:r w:rsidR="00071CD3" w:rsidRPr="00C21453">
              <w:rPr>
                <w:vertAlign w:val="subscript"/>
              </w:rPr>
              <w:t xml:space="preserve">2 </w:t>
            </w:r>
            <w:r w:rsidR="006337CB">
              <w:t xml:space="preserve">that is </w:t>
            </w:r>
            <w:r w:rsidR="00071CD3" w:rsidRPr="00C21453">
              <w:t>released into the air.”</w:t>
            </w:r>
          </w:p>
        </w:tc>
      </w:tr>
      <w:tr w:rsidR="00071CD3" w:rsidRPr="00C21453" w14:paraId="4FA0FEE3" w14:textId="77777777" w:rsidTr="00CC6237">
        <w:trPr>
          <w:trHeight w:val="566"/>
        </w:trPr>
        <w:tc>
          <w:tcPr>
            <w:tcW w:w="804" w:type="dxa"/>
          </w:tcPr>
          <w:p w14:paraId="71A7B0DA" w14:textId="77777777" w:rsidR="00071CD3" w:rsidRPr="00C21453" w:rsidRDefault="00071CD3" w:rsidP="00756FDF">
            <w:r w:rsidRPr="00C21453">
              <w:t>Agree</w:t>
            </w:r>
          </w:p>
        </w:tc>
        <w:tc>
          <w:tcPr>
            <w:tcW w:w="0" w:type="auto"/>
          </w:tcPr>
          <w:p w14:paraId="49389B8C" w14:textId="77777777" w:rsidR="00071CD3" w:rsidRPr="00C21453" w:rsidRDefault="00071CD3" w:rsidP="00756FDF">
            <w:r w:rsidRPr="00C21453">
              <w:t>Disagree</w:t>
            </w:r>
          </w:p>
        </w:tc>
        <w:tc>
          <w:tcPr>
            <w:tcW w:w="1177" w:type="dxa"/>
          </w:tcPr>
          <w:p w14:paraId="1BB4298C" w14:textId="77777777" w:rsidR="00071CD3" w:rsidRPr="00C21453" w:rsidRDefault="00071CD3" w:rsidP="00756FDF">
            <w:r w:rsidRPr="00C21453">
              <w:t>Not sure</w:t>
            </w:r>
          </w:p>
        </w:tc>
        <w:tc>
          <w:tcPr>
            <w:tcW w:w="6372" w:type="dxa"/>
          </w:tcPr>
          <w:p w14:paraId="69AA919C" w14:textId="0861F589" w:rsidR="00071CD3" w:rsidRPr="00C21453" w:rsidRDefault="00251FEB" w:rsidP="00756FDF">
            <w:r>
              <w:t>Kim</w:t>
            </w:r>
            <w:r w:rsidR="00071CD3" w:rsidRPr="00C21453">
              <w:t xml:space="preserve"> claims: "I think the whole pot will </w:t>
            </w:r>
            <w:r w:rsidR="00071CD3" w:rsidRPr="00C21453">
              <w:rPr>
                <w:b/>
              </w:rPr>
              <w:t>get heavier</w:t>
            </w:r>
            <w:r w:rsidR="00071CD3" w:rsidRPr="00C21453">
              <w:t xml:space="preserve"> because the </w:t>
            </w:r>
            <w:r w:rsidR="009365C4">
              <w:t>bracket fung</w:t>
            </w:r>
            <w:r w:rsidR="006337CB">
              <w:t>us</w:t>
            </w:r>
            <w:r w:rsidR="00071CD3" w:rsidRPr="00C21453">
              <w:t xml:space="preserve"> get</w:t>
            </w:r>
            <w:r w:rsidR="006337CB">
              <w:t>s</w:t>
            </w:r>
            <w:r w:rsidR="00071CD3" w:rsidRPr="00C21453">
              <w:t xml:space="preserve"> bigger as it grows on the </w:t>
            </w:r>
            <w:r w:rsidR="009365C4">
              <w:t>branch</w:t>
            </w:r>
            <w:r w:rsidR="00071CD3" w:rsidRPr="00C21453">
              <w:t xml:space="preserve"> and nothing leaves the pot.”</w:t>
            </w:r>
          </w:p>
        </w:tc>
      </w:tr>
      <w:tr w:rsidR="00071CD3" w:rsidRPr="00C21453" w14:paraId="084871FC" w14:textId="77777777" w:rsidTr="00CC6237">
        <w:tc>
          <w:tcPr>
            <w:tcW w:w="804" w:type="dxa"/>
          </w:tcPr>
          <w:p w14:paraId="6E5F35E9" w14:textId="77777777" w:rsidR="00071CD3" w:rsidRPr="00C21453" w:rsidRDefault="00071CD3" w:rsidP="00756FDF">
            <w:r w:rsidRPr="00C21453">
              <w:t>Agree</w:t>
            </w:r>
          </w:p>
        </w:tc>
        <w:tc>
          <w:tcPr>
            <w:tcW w:w="0" w:type="auto"/>
          </w:tcPr>
          <w:p w14:paraId="55A4179D" w14:textId="77777777" w:rsidR="00071CD3" w:rsidRPr="00C21453" w:rsidRDefault="00071CD3" w:rsidP="00756FDF">
            <w:r w:rsidRPr="00C21453">
              <w:t>Disagree</w:t>
            </w:r>
          </w:p>
        </w:tc>
        <w:tc>
          <w:tcPr>
            <w:tcW w:w="1177" w:type="dxa"/>
          </w:tcPr>
          <w:p w14:paraId="132AD880" w14:textId="77777777" w:rsidR="00071CD3" w:rsidRPr="00C21453" w:rsidRDefault="00071CD3" w:rsidP="00756FDF">
            <w:r w:rsidRPr="00C21453">
              <w:t>Not sure</w:t>
            </w:r>
          </w:p>
        </w:tc>
        <w:tc>
          <w:tcPr>
            <w:tcW w:w="6372" w:type="dxa"/>
          </w:tcPr>
          <w:p w14:paraId="6DC060A4" w14:textId="666E1403" w:rsidR="00071CD3" w:rsidRPr="00C21453" w:rsidRDefault="00251FEB" w:rsidP="00756FDF">
            <w:r>
              <w:t>Josephina</w:t>
            </w:r>
            <w:r w:rsidR="00071CD3" w:rsidRPr="00C21453">
              <w:t xml:space="preserve"> claims: “I think the whole pot will have </w:t>
            </w:r>
            <w:r w:rsidR="00071CD3" w:rsidRPr="00C21453">
              <w:rPr>
                <w:b/>
              </w:rPr>
              <w:t xml:space="preserve">the same mass </w:t>
            </w:r>
            <w:r w:rsidR="00071CD3" w:rsidRPr="00C21453">
              <w:t xml:space="preserve">because the molecules in the </w:t>
            </w:r>
            <w:r w:rsidR="009365C4">
              <w:t>branch</w:t>
            </w:r>
            <w:r w:rsidR="00071CD3" w:rsidRPr="00C21453">
              <w:t xml:space="preserve"> will be converted into dirt that stays in the pot.”</w:t>
            </w:r>
          </w:p>
        </w:tc>
      </w:tr>
    </w:tbl>
    <w:p w14:paraId="5E499481" w14:textId="6F2A8977" w:rsidR="00071CD3" w:rsidRPr="00756FDF" w:rsidRDefault="00A34E94" w:rsidP="00756FDF">
      <w:pPr>
        <w:rPr>
          <w:b/>
        </w:rPr>
      </w:pPr>
      <w:r>
        <w:rPr>
          <w:b/>
        </w:rPr>
        <w:t>4</w:t>
      </w:r>
      <w:r w:rsidR="00071CD3" w:rsidRPr="00756FDF">
        <w:rPr>
          <w:b/>
        </w:rPr>
        <w:t>. Provide an explanation. Why did you agree or disagree with each student’s claim? What are you not sure about?</w:t>
      </w:r>
      <w:r w:rsidR="00071CD3" w:rsidRPr="00756FDF">
        <w:rPr>
          <w:rFonts w:ascii="PMingLiU" w:eastAsia="PMingLiU" w:hAnsi="PMingLiU" w:cs="PMingLiU"/>
          <w:b/>
        </w:rPr>
        <w:br/>
      </w: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71CD3" w:rsidRPr="00C21453" w14:paraId="0702A389" w14:textId="77777777" w:rsidTr="00CC6237">
        <w:tc>
          <w:tcPr>
            <w:tcW w:w="9360" w:type="dxa"/>
          </w:tcPr>
          <w:p w14:paraId="47D30F66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747096C6" w14:textId="77777777" w:rsidTr="00CC6237">
        <w:tc>
          <w:tcPr>
            <w:tcW w:w="9360" w:type="dxa"/>
          </w:tcPr>
          <w:p w14:paraId="0B486C54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4138EEF6" w14:textId="77777777" w:rsidTr="00CC6237">
        <w:tc>
          <w:tcPr>
            <w:tcW w:w="9360" w:type="dxa"/>
          </w:tcPr>
          <w:p w14:paraId="1E5515FB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</w:tbl>
    <w:p w14:paraId="30F1A0D1" w14:textId="77777777" w:rsidR="006337CB" w:rsidRDefault="006337CB" w:rsidP="00756FDF">
      <w:pPr>
        <w:rPr>
          <w:color w:val="000000"/>
        </w:rPr>
      </w:pPr>
    </w:p>
    <w:p w14:paraId="0337C386" w14:textId="1BF213E3" w:rsidR="00CB5883" w:rsidRPr="00766DA7" w:rsidRDefault="00071CD3" w:rsidP="00756FDF">
      <w:r w:rsidRPr="00C21453">
        <w:t xml:space="preserve">The class does an experiment. They weighed out 300 grams of dirt into 5 pots. They then weighed 5 </w:t>
      </w:r>
      <w:r w:rsidR="009365C4">
        <w:t>branches</w:t>
      </w:r>
      <w:r w:rsidRPr="00C21453">
        <w:t xml:space="preserve"> just beginning to </w:t>
      </w:r>
      <w:r w:rsidR="00901F3B">
        <w:t xml:space="preserve">grow </w:t>
      </w:r>
      <w:r w:rsidR="009365C4">
        <w:t>bracket fungi</w:t>
      </w:r>
      <w:r w:rsidRPr="00C21453">
        <w:t xml:space="preserve"> and set one on top of the dirt in each pot. They put the pots in a warm, moist room and left them alone for two </w:t>
      </w:r>
      <w:r w:rsidR="009365C4">
        <w:t>months</w:t>
      </w:r>
      <w:r w:rsidRPr="00C21453">
        <w:t xml:space="preserve">. At the end of that time, they reweighed the </w:t>
      </w:r>
      <w:r w:rsidR="009365C4">
        <w:t>branches</w:t>
      </w:r>
      <w:r w:rsidRPr="00C21453">
        <w:t xml:space="preserve"> and th</w:t>
      </w:r>
      <w:r>
        <w:t>e dirt. Below are their results.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0"/>
        <w:gridCol w:w="2221"/>
        <w:gridCol w:w="2233"/>
      </w:tblGrid>
      <w:tr w:rsidR="00071CD3" w:rsidRPr="00C21453" w14:paraId="0C0861D5" w14:textId="77777777" w:rsidTr="006337CB">
        <w:trPr>
          <w:trHeight w:val="359"/>
        </w:trPr>
        <w:tc>
          <w:tcPr>
            <w:tcW w:w="2110" w:type="dxa"/>
          </w:tcPr>
          <w:p w14:paraId="2E242B81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Sample</w:t>
            </w:r>
          </w:p>
        </w:tc>
        <w:tc>
          <w:tcPr>
            <w:tcW w:w="2221" w:type="dxa"/>
          </w:tcPr>
          <w:p w14:paraId="3CA5B49A" w14:textId="57FE2A82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 xml:space="preserve">Change in mass of </w:t>
            </w:r>
            <w:r w:rsidR="009365C4">
              <w:rPr>
                <w:rFonts w:cs="Arial"/>
                <w:szCs w:val="22"/>
              </w:rPr>
              <w:t>branch</w:t>
            </w:r>
            <w:r>
              <w:rPr>
                <w:rFonts w:cs="Arial"/>
                <w:szCs w:val="22"/>
              </w:rPr>
              <w:t xml:space="preserve"> with </w:t>
            </w:r>
            <w:r w:rsidR="009365C4">
              <w:t>bracket fung</w:t>
            </w:r>
            <w:r w:rsidR="006337CB">
              <w:t>us</w:t>
            </w:r>
            <w:r>
              <w:rPr>
                <w:rFonts w:cs="Arial"/>
                <w:szCs w:val="22"/>
              </w:rPr>
              <w:t xml:space="preserve"> </w:t>
            </w:r>
            <w:r w:rsidR="00071CD3" w:rsidRPr="00C21453">
              <w:rPr>
                <w:rFonts w:cs="Arial"/>
                <w:szCs w:val="22"/>
              </w:rPr>
              <w:t>(g)</w:t>
            </w:r>
          </w:p>
        </w:tc>
        <w:tc>
          <w:tcPr>
            <w:tcW w:w="2233" w:type="dxa"/>
          </w:tcPr>
          <w:p w14:paraId="3C0E4F63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Change in mass of dirt (g)</w:t>
            </w:r>
          </w:p>
        </w:tc>
      </w:tr>
      <w:tr w:rsidR="00071CD3" w:rsidRPr="00C21453" w14:paraId="0D82EB15" w14:textId="77777777" w:rsidTr="00CC6237">
        <w:tc>
          <w:tcPr>
            <w:tcW w:w="2110" w:type="dxa"/>
          </w:tcPr>
          <w:p w14:paraId="389DEC31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1</w:t>
            </w:r>
          </w:p>
        </w:tc>
        <w:tc>
          <w:tcPr>
            <w:tcW w:w="2221" w:type="dxa"/>
          </w:tcPr>
          <w:p w14:paraId="1D7AD60A" w14:textId="45457E30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-</w:t>
            </w:r>
            <w:r w:rsidR="00901F3B">
              <w:rPr>
                <w:rFonts w:cs="Arial"/>
                <w:szCs w:val="22"/>
              </w:rPr>
              <w:t>1</w:t>
            </w:r>
            <w:r w:rsidR="009365C4">
              <w:rPr>
                <w:rFonts w:cs="Arial"/>
                <w:szCs w:val="22"/>
              </w:rPr>
              <w:t>8</w:t>
            </w:r>
            <w:r w:rsidRPr="00C21453">
              <w:rPr>
                <w:rFonts w:cs="Arial"/>
                <w:szCs w:val="22"/>
              </w:rPr>
              <w:t>.0</w:t>
            </w:r>
          </w:p>
        </w:tc>
        <w:tc>
          <w:tcPr>
            <w:tcW w:w="2233" w:type="dxa"/>
          </w:tcPr>
          <w:p w14:paraId="0C7206FE" w14:textId="02E371BC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+1</w:t>
            </w:r>
            <w:r w:rsidR="00071CD3" w:rsidRPr="00C21453">
              <w:rPr>
                <w:rFonts w:cs="Arial"/>
                <w:szCs w:val="22"/>
              </w:rPr>
              <w:t>.2</w:t>
            </w:r>
          </w:p>
        </w:tc>
      </w:tr>
      <w:tr w:rsidR="00071CD3" w:rsidRPr="00C21453" w14:paraId="21950C9C" w14:textId="77777777" w:rsidTr="006337CB">
        <w:trPr>
          <w:trHeight w:val="75"/>
        </w:trPr>
        <w:tc>
          <w:tcPr>
            <w:tcW w:w="2110" w:type="dxa"/>
          </w:tcPr>
          <w:p w14:paraId="72814FEE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2</w:t>
            </w:r>
          </w:p>
        </w:tc>
        <w:tc>
          <w:tcPr>
            <w:tcW w:w="2221" w:type="dxa"/>
          </w:tcPr>
          <w:p w14:paraId="65E44C5A" w14:textId="1CD136E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-</w:t>
            </w:r>
            <w:r w:rsidR="009365C4">
              <w:rPr>
                <w:rFonts w:cs="Arial"/>
                <w:szCs w:val="22"/>
              </w:rPr>
              <w:t>8</w:t>
            </w:r>
            <w:r w:rsidRPr="00C21453">
              <w:rPr>
                <w:rFonts w:cs="Arial"/>
                <w:szCs w:val="22"/>
              </w:rPr>
              <w:t>.2</w:t>
            </w:r>
          </w:p>
        </w:tc>
        <w:tc>
          <w:tcPr>
            <w:tcW w:w="2233" w:type="dxa"/>
          </w:tcPr>
          <w:p w14:paraId="0252124F" w14:textId="06D6885A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+1</w:t>
            </w:r>
            <w:r w:rsidR="00071CD3" w:rsidRPr="00C21453">
              <w:rPr>
                <w:rFonts w:cs="Arial"/>
                <w:szCs w:val="22"/>
              </w:rPr>
              <w:t>.1</w:t>
            </w:r>
          </w:p>
        </w:tc>
      </w:tr>
      <w:tr w:rsidR="00071CD3" w:rsidRPr="00C21453" w14:paraId="7B46C678" w14:textId="77777777" w:rsidTr="00CC6237">
        <w:tc>
          <w:tcPr>
            <w:tcW w:w="2110" w:type="dxa"/>
          </w:tcPr>
          <w:p w14:paraId="6E118115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3</w:t>
            </w:r>
          </w:p>
        </w:tc>
        <w:tc>
          <w:tcPr>
            <w:tcW w:w="2221" w:type="dxa"/>
          </w:tcPr>
          <w:p w14:paraId="3091ED41" w14:textId="70881915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-</w:t>
            </w:r>
            <w:r w:rsidR="00901F3B">
              <w:rPr>
                <w:rFonts w:cs="Arial"/>
                <w:szCs w:val="22"/>
              </w:rPr>
              <w:t>1</w:t>
            </w:r>
            <w:r w:rsidRPr="00C21453">
              <w:rPr>
                <w:rFonts w:cs="Arial"/>
                <w:szCs w:val="22"/>
              </w:rPr>
              <w:t>2.9</w:t>
            </w:r>
          </w:p>
        </w:tc>
        <w:tc>
          <w:tcPr>
            <w:tcW w:w="2233" w:type="dxa"/>
          </w:tcPr>
          <w:p w14:paraId="69479C5F" w14:textId="0E9B4CA7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-1</w:t>
            </w:r>
            <w:r w:rsidR="00071CD3" w:rsidRPr="00C21453">
              <w:rPr>
                <w:rFonts w:cs="Arial"/>
                <w:szCs w:val="22"/>
              </w:rPr>
              <w:t>.1</w:t>
            </w:r>
          </w:p>
        </w:tc>
      </w:tr>
      <w:tr w:rsidR="00071CD3" w:rsidRPr="00C21453" w14:paraId="005FDF5D" w14:textId="77777777" w:rsidTr="00CC6237">
        <w:tc>
          <w:tcPr>
            <w:tcW w:w="2110" w:type="dxa"/>
          </w:tcPr>
          <w:p w14:paraId="6538E141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4</w:t>
            </w:r>
          </w:p>
        </w:tc>
        <w:tc>
          <w:tcPr>
            <w:tcW w:w="2221" w:type="dxa"/>
          </w:tcPr>
          <w:p w14:paraId="52265799" w14:textId="2133EDE6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-</w:t>
            </w:r>
            <w:r w:rsidR="009365C4">
              <w:rPr>
                <w:rFonts w:cs="Arial"/>
                <w:szCs w:val="22"/>
              </w:rPr>
              <w:t>2</w:t>
            </w:r>
            <w:r w:rsidRPr="00C21453">
              <w:rPr>
                <w:rFonts w:cs="Arial"/>
                <w:szCs w:val="22"/>
              </w:rPr>
              <w:t>3.4</w:t>
            </w:r>
          </w:p>
        </w:tc>
        <w:tc>
          <w:tcPr>
            <w:tcW w:w="2233" w:type="dxa"/>
          </w:tcPr>
          <w:p w14:paraId="23FB7262" w14:textId="651FD318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+1</w:t>
            </w:r>
            <w:r w:rsidR="00071CD3" w:rsidRPr="00C21453">
              <w:rPr>
                <w:rFonts w:cs="Arial"/>
                <w:szCs w:val="22"/>
              </w:rPr>
              <w:t>.3</w:t>
            </w:r>
          </w:p>
        </w:tc>
      </w:tr>
      <w:tr w:rsidR="00071CD3" w:rsidRPr="00C21453" w14:paraId="5A05D51A" w14:textId="77777777" w:rsidTr="00CC6237">
        <w:tc>
          <w:tcPr>
            <w:tcW w:w="2110" w:type="dxa"/>
          </w:tcPr>
          <w:p w14:paraId="7908AA61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5</w:t>
            </w:r>
          </w:p>
        </w:tc>
        <w:tc>
          <w:tcPr>
            <w:tcW w:w="2221" w:type="dxa"/>
          </w:tcPr>
          <w:p w14:paraId="5C7D42E6" w14:textId="603A49F3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szCs w:val="22"/>
              </w:rPr>
              <w:t>-3.1</w:t>
            </w:r>
          </w:p>
        </w:tc>
        <w:tc>
          <w:tcPr>
            <w:tcW w:w="2233" w:type="dxa"/>
          </w:tcPr>
          <w:p w14:paraId="4C7C5CED" w14:textId="34AE3EE5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>-1</w:t>
            </w:r>
            <w:r w:rsidR="00071CD3" w:rsidRPr="00C21453">
              <w:rPr>
                <w:rFonts w:cs="Arial"/>
                <w:szCs w:val="22"/>
              </w:rPr>
              <w:t>.1</w:t>
            </w:r>
          </w:p>
        </w:tc>
      </w:tr>
      <w:tr w:rsidR="00071CD3" w:rsidRPr="00C21453" w14:paraId="04EB159F" w14:textId="77777777" w:rsidTr="006337CB">
        <w:trPr>
          <w:trHeight w:val="75"/>
        </w:trPr>
        <w:tc>
          <w:tcPr>
            <w:tcW w:w="2110" w:type="dxa"/>
          </w:tcPr>
          <w:p w14:paraId="2CCD1A97" w14:textId="77777777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b/>
                <w:szCs w:val="22"/>
              </w:rPr>
              <w:t>Average</w:t>
            </w:r>
          </w:p>
        </w:tc>
        <w:tc>
          <w:tcPr>
            <w:tcW w:w="2221" w:type="dxa"/>
          </w:tcPr>
          <w:p w14:paraId="5381EC05" w14:textId="6A33B772" w:rsidR="00071CD3" w:rsidRPr="00C21453" w:rsidRDefault="00071CD3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 w:rsidRPr="00C21453">
              <w:rPr>
                <w:rFonts w:cs="Arial"/>
                <w:b/>
                <w:szCs w:val="22"/>
              </w:rPr>
              <w:t>-</w:t>
            </w:r>
            <w:r w:rsidR="00901F3B">
              <w:rPr>
                <w:rFonts w:cs="Arial"/>
                <w:b/>
                <w:szCs w:val="22"/>
              </w:rPr>
              <w:t>1</w:t>
            </w:r>
            <w:r w:rsidRPr="00C21453">
              <w:rPr>
                <w:rFonts w:cs="Arial"/>
                <w:b/>
                <w:szCs w:val="22"/>
              </w:rPr>
              <w:t>3.2</w:t>
            </w:r>
          </w:p>
        </w:tc>
        <w:tc>
          <w:tcPr>
            <w:tcW w:w="2233" w:type="dxa"/>
          </w:tcPr>
          <w:p w14:paraId="3A485B80" w14:textId="3DD11575" w:rsidR="00071CD3" w:rsidRPr="00C21453" w:rsidRDefault="00901F3B" w:rsidP="006337CB">
            <w:pPr>
              <w:jc w:val="center"/>
              <w:textAlignment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szCs w:val="22"/>
              </w:rPr>
              <w:t>+1</w:t>
            </w:r>
            <w:r w:rsidR="00071CD3" w:rsidRPr="00C21453">
              <w:rPr>
                <w:rFonts w:cs="Arial"/>
                <w:b/>
                <w:szCs w:val="22"/>
              </w:rPr>
              <w:t>.1</w:t>
            </w:r>
          </w:p>
        </w:tc>
      </w:tr>
    </w:tbl>
    <w:p w14:paraId="7D5B2614" w14:textId="6F906509" w:rsidR="00071CD3" w:rsidRDefault="00A34E94" w:rsidP="006337CB">
      <w:pPr>
        <w:textAlignment w:val="center"/>
        <w:rPr>
          <w:rFonts w:cs="Arial"/>
          <w:b/>
          <w:color w:val="000000"/>
          <w:szCs w:val="22"/>
        </w:rPr>
      </w:pPr>
      <w:r>
        <w:rPr>
          <w:rFonts w:cs="Arial"/>
          <w:b/>
          <w:color w:val="000000"/>
          <w:szCs w:val="22"/>
        </w:rPr>
        <w:t>5</w:t>
      </w:r>
      <w:r w:rsidR="006337CB">
        <w:rPr>
          <w:rFonts w:cs="Arial"/>
          <w:b/>
          <w:color w:val="000000"/>
          <w:szCs w:val="22"/>
        </w:rPr>
        <w:t xml:space="preserve">. </w:t>
      </w:r>
      <w:r w:rsidR="00071CD3" w:rsidRPr="00766DA7">
        <w:rPr>
          <w:rFonts w:cs="Arial"/>
          <w:b/>
          <w:color w:val="000000"/>
          <w:szCs w:val="22"/>
        </w:rPr>
        <w:t>What patterns do you see in the data?</w:t>
      </w:r>
    </w:p>
    <w:p w14:paraId="438D24D6" w14:textId="77777777" w:rsidR="006337CB" w:rsidRPr="00756FDF" w:rsidRDefault="006337CB" w:rsidP="00756FDF">
      <w:pPr>
        <w:spacing w:line="360" w:lineRule="auto"/>
        <w:textAlignment w:val="center"/>
        <w:rPr>
          <w:rFonts w:cs="Arial"/>
          <w:b/>
          <w:color w:val="000000"/>
          <w:szCs w:val="22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71CD3" w:rsidRPr="00C21453" w14:paraId="5E1D233C" w14:textId="77777777" w:rsidTr="00CC6237">
        <w:tc>
          <w:tcPr>
            <w:tcW w:w="9360" w:type="dxa"/>
          </w:tcPr>
          <w:p w14:paraId="2CD0B785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370E99DC" w14:textId="77777777" w:rsidTr="00CC6237">
        <w:tc>
          <w:tcPr>
            <w:tcW w:w="9360" w:type="dxa"/>
          </w:tcPr>
          <w:p w14:paraId="1EDD9E4C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6D96D729" w14:textId="77777777" w:rsidTr="00CC6237">
        <w:tc>
          <w:tcPr>
            <w:tcW w:w="9360" w:type="dxa"/>
          </w:tcPr>
          <w:p w14:paraId="46315501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</w:tbl>
    <w:p w14:paraId="167F555B" w14:textId="1A84E36F" w:rsidR="00071CD3" w:rsidRPr="00766DA7" w:rsidRDefault="00A34E94" w:rsidP="00756FDF">
      <w:pPr>
        <w:rPr>
          <w:b/>
        </w:rPr>
      </w:pPr>
      <w:r>
        <w:rPr>
          <w:b/>
        </w:rPr>
        <w:t>6</w:t>
      </w:r>
      <w:r w:rsidR="006337CB">
        <w:rPr>
          <w:b/>
        </w:rPr>
        <w:t xml:space="preserve">. </w:t>
      </w:r>
      <w:r w:rsidR="00071CD3" w:rsidRPr="00766DA7">
        <w:rPr>
          <w:b/>
        </w:rPr>
        <w:t>Which claim do you think is best supported by the data?  (Circle one choice.)</w:t>
      </w:r>
    </w:p>
    <w:p w14:paraId="2DFA4672" w14:textId="3B8AD1DB" w:rsidR="00071CD3" w:rsidRPr="00C21453" w:rsidRDefault="00901F3B" w:rsidP="00756FDF">
      <w:pPr>
        <w:ind w:left="720"/>
      </w:pPr>
      <w:r>
        <w:t>Jackson’s</w:t>
      </w:r>
      <w:r w:rsidR="00071CD3" w:rsidRPr="00C21453">
        <w:t xml:space="preserve"> claim</w:t>
      </w:r>
    </w:p>
    <w:p w14:paraId="756D5AB4" w14:textId="748B7A10" w:rsidR="00071CD3" w:rsidRPr="00C21453" w:rsidRDefault="00901F3B" w:rsidP="00756FDF">
      <w:pPr>
        <w:ind w:left="720"/>
      </w:pPr>
      <w:r>
        <w:t>Kim’s</w:t>
      </w:r>
      <w:r w:rsidR="00071CD3" w:rsidRPr="00C21453">
        <w:t xml:space="preserve"> claim</w:t>
      </w:r>
    </w:p>
    <w:p w14:paraId="7F3D9CAE" w14:textId="6A1DDBA8" w:rsidR="00071CD3" w:rsidRPr="00C21453" w:rsidRDefault="00901F3B" w:rsidP="00756FDF">
      <w:pPr>
        <w:ind w:left="720"/>
      </w:pPr>
      <w:r>
        <w:t>Josephina’s</w:t>
      </w:r>
      <w:r w:rsidR="00071CD3" w:rsidRPr="00C21453">
        <w:t xml:space="preserve"> claim</w:t>
      </w:r>
    </w:p>
    <w:p w14:paraId="7E68DD29" w14:textId="1BEE342C" w:rsidR="00071CD3" w:rsidRDefault="00A34E94" w:rsidP="00756FDF">
      <w:pPr>
        <w:rPr>
          <w:b/>
        </w:rPr>
      </w:pPr>
      <w:r>
        <w:rPr>
          <w:b/>
        </w:rPr>
        <w:lastRenderedPageBreak/>
        <w:t>7</w:t>
      </w:r>
      <w:r w:rsidR="006337CB">
        <w:rPr>
          <w:b/>
        </w:rPr>
        <w:t xml:space="preserve">. </w:t>
      </w:r>
      <w:r w:rsidR="00071CD3" w:rsidRPr="00766DA7">
        <w:rPr>
          <w:b/>
        </w:rPr>
        <w:t>Explain how the patterns in the data support the claim that you chose.</w:t>
      </w:r>
    </w:p>
    <w:p w14:paraId="0A8F7D85" w14:textId="77777777" w:rsidR="003B1E1B" w:rsidRPr="00756FDF" w:rsidRDefault="003B1E1B" w:rsidP="00756FDF">
      <w:pPr>
        <w:rPr>
          <w:b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71CD3" w:rsidRPr="00C21453" w14:paraId="56DC2895" w14:textId="77777777" w:rsidTr="00CC6237">
        <w:tc>
          <w:tcPr>
            <w:tcW w:w="9360" w:type="dxa"/>
          </w:tcPr>
          <w:p w14:paraId="17F96D20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4857AB3C" w14:textId="77777777" w:rsidTr="00CC6237">
        <w:tc>
          <w:tcPr>
            <w:tcW w:w="9360" w:type="dxa"/>
          </w:tcPr>
          <w:p w14:paraId="570DD2AA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4A2F871A" w14:textId="77777777" w:rsidTr="00CC6237">
        <w:tc>
          <w:tcPr>
            <w:tcW w:w="9360" w:type="dxa"/>
          </w:tcPr>
          <w:p w14:paraId="6650F0B7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</w:tbl>
    <w:p w14:paraId="7E3DA4C3" w14:textId="6503CFA8" w:rsidR="00071CD3" w:rsidRPr="00756FDF" w:rsidRDefault="00A34E94" w:rsidP="00756FDF">
      <w:pPr>
        <w:rPr>
          <w:b/>
        </w:rPr>
      </w:pPr>
      <w:r>
        <w:rPr>
          <w:b/>
        </w:rPr>
        <w:t>8</w:t>
      </w:r>
      <w:r w:rsidR="006337CB">
        <w:rPr>
          <w:b/>
        </w:rPr>
        <w:t xml:space="preserve">. </w:t>
      </w:r>
      <w:r w:rsidR="00071CD3" w:rsidRPr="00756FDF">
        <w:rPr>
          <w:b/>
        </w:rPr>
        <w:t>What additional evidence would you collect to help show that the claim you chose is the best claim?</w:t>
      </w:r>
    </w:p>
    <w:p w14:paraId="1DE6C8A0" w14:textId="77777777" w:rsidR="00071CD3" w:rsidRPr="00C21453" w:rsidRDefault="00071CD3" w:rsidP="00756FDF"/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71CD3" w:rsidRPr="00C21453" w14:paraId="7D6741F5" w14:textId="77777777" w:rsidTr="00CC6237">
        <w:tc>
          <w:tcPr>
            <w:tcW w:w="9360" w:type="dxa"/>
          </w:tcPr>
          <w:p w14:paraId="39AB584D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0E0F7EFC" w14:textId="77777777" w:rsidTr="00CC6237">
        <w:tc>
          <w:tcPr>
            <w:tcW w:w="9360" w:type="dxa"/>
          </w:tcPr>
          <w:p w14:paraId="7D5A58D9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  <w:tr w:rsidR="00071CD3" w:rsidRPr="00C21453" w14:paraId="792DFEF7" w14:textId="77777777" w:rsidTr="00CC6237">
        <w:tc>
          <w:tcPr>
            <w:tcW w:w="9360" w:type="dxa"/>
          </w:tcPr>
          <w:p w14:paraId="038750A8" w14:textId="77777777" w:rsidR="00071CD3" w:rsidRPr="00C21453" w:rsidRDefault="00071CD3" w:rsidP="00CC6237">
            <w:pPr>
              <w:spacing w:line="360" w:lineRule="auto"/>
              <w:rPr>
                <w:rFonts w:cs="Arial"/>
                <w:szCs w:val="22"/>
              </w:rPr>
            </w:pPr>
          </w:p>
        </w:tc>
      </w:tr>
    </w:tbl>
    <w:p w14:paraId="3E7A83E7" w14:textId="09C3EB8B" w:rsidR="00753653" w:rsidRDefault="006337CB" w:rsidP="6CC549A6">
      <w:pPr>
        <w:pStyle w:val="Heading2"/>
      </w:pPr>
      <w:r>
        <w:t>C</w:t>
      </w:r>
      <w:r w:rsidR="6CC549A6">
        <w:t xml:space="preserve">. A question about how </w:t>
      </w:r>
      <w:r w:rsidR="00CB5883">
        <w:t>b</w:t>
      </w:r>
      <w:r w:rsidR="0010608B">
        <w:t xml:space="preserve">racket </w:t>
      </w:r>
      <w:r w:rsidR="00CB5883">
        <w:t>f</w:t>
      </w:r>
      <w:r w:rsidR="0010608B">
        <w:t xml:space="preserve">ungi </w:t>
      </w:r>
      <w:r w:rsidR="6CC549A6">
        <w:t xml:space="preserve">grow and function </w:t>
      </w:r>
    </w:p>
    <w:p w14:paraId="7C9720DF" w14:textId="27C0DEA1" w:rsidR="00FD6711" w:rsidRPr="00756FDF" w:rsidRDefault="00FD6711" w:rsidP="00FD6711">
      <w:pPr>
        <w:rPr>
          <w:rFonts w:eastAsia="ヒラギノ角ゴ Pro W3" w:cs="Arial"/>
          <w:color w:val="000000"/>
          <w:szCs w:val="22"/>
        </w:rPr>
      </w:pPr>
      <w:r w:rsidRPr="00756FDF">
        <w:rPr>
          <w:rFonts w:eastAsia="ヒラギノ角ゴ Pro W3" w:cs="Arial"/>
          <w:color w:val="000000"/>
          <w:szCs w:val="22"/>
        </w:rPr>
        <w:t>A</w:t>
      </w:r>
      <w:r w:rsidR="00CB5883">
        <w:rPr>
          <w:rFonts w:eastAsia="ヒラギノ角ゴ Pro W3" w:cs="Arial"/>
          <w:color w:val="000000"/>
          <w:szCs w:val="22"/>
        </w:rPr>
        <w:t xml:space="preserve"> dead branch from an</w:t>
      </w:r>
      <w:r w:rsidRPr="00756FDF">
        <w:rPr>
          <w:rFonts w:eastAsia="ヒラギノ角ゴ Pro W3" w:cs="Arial"/>
          <w:color w:val="000000"/>
          <w:szCs w:val="22"/>
        </w:rPr>
        <w:t xml:space="preserve"> oak tree was left alone for 4 weeks. Bracket </w:t>
      </w:r>
      <w:r w:rsidR="00CB5883">
        <w:rPr>
          <w:rFonts w:eastAsia="ヒラギノ角ゴ Pro W3" w:cs="Arial"/>
          <w:color w:val="000000"/>
          <w:szCs w:val="22"/>
        </w:rPr>
        <w:t>f</w:t>
      </w:r>
      <w:r w:rsidRPr="00756FDF">
        <w:rPr>
          <w:rFonts w:eastAsia="ヒラギノ角ゴ Pro W3" w:cs="Arial"/>
          <w:color w:val="000000"/>
          <w:szCs w:val="22"/>
        </w:rPr>
        <w:t>ung</w:t>
      </w:r>
      <w:r w:rsidR="006337CB">
        <w:rPr>
          <w:rFonts w:eastAsia="ヒラギノ角ゴ Pro W3" w:cs="Arial"/>
          <w:color w:val="000000"/>
          <w:szCs w:val="22"/>
        </w:rPr>
        <w:t xml:space="preserve">us </w:t>
      </w:r>
      <w:r w:rsidRPr="00756FDF">
        <w:rPr>
          <w:rFonts w:eastAsia="ヒラギノ角ゴ Pro W3" w:cs="Arial"/>
          <w:color w:val="000000"/>
          <w:szCs w:val="22"/>
        </w:rPr>
        <w:t xml:space="preserve">started to grow on it. Assuming the </w:t>
      </w:r>
      <w:r w:rsidR="00CB5883">
        <w:rPr>
          <w:rFonts w:eastAsia="ヒラギノ角ゴ Pro W3" w:cs="Arial"/>
          <w:color w:val="000000"/>
          <w:szCs w:val="22"/>
        </w:rPr>
        <w:t>branch</w:t>
      </w:r>
      <w:r w:rsidRPr="00756FDF">
        <w:rPr>
          <w:rFonts w:eastAsia="ヒラギノ角ゴ Pro W3" w:cs="Arial"/>
          <w:color w:val="000000"/>
          <w:szCs w:val="22"/>
        </w:rPr>
        <w:t xml:space="preserve"> did not dry out, which of the following is a reasonable prediction of the mass of the </w:t>
      </w:r>
      <w:r w:rsidR="00CB5883">
        <w:rPr>
          <w:rFonts w:eastAsia="ヒラギノ角ゴ Pro W3" w:cs="Arial"/>
          <w:color w:val="000000"/>
          <w:szCs w:val="22"/>
        </w:rPr>
        <w:t>dead branch</w:t>
      </w:r>
      <w:r w:rsidRPr="00756FDF">
        <w:rPr>
          <w:rFonts w:eastAsia="ヒラギノ角ゴ Pro W3" w:cs="Arial"/>
          <w:color w:val="000000"/>
          <w:szCs w:val="22"/>
        </w:rPr>
        <w:t xml:space="preserve"> and </w:t>
      </w:r>
      <w:r w:rsidR="00CB5883">
        <w:rPr>
          <w:rFonts w:eastAsia="ヒラギノ角ゴ Pro W3" w:cs="Arial"/>
          <w:color w:val="000000"/>
          <w:szCs w:val="22"/>
        </w:rPr>
        <w:t>b</w:t>
      </w:r>
      <w:r w:rsidRPr="00756FDF">
        <w:rPr>
          <w:rFonts w:eastAsia="ヒラギノ角ゴ Pro W3" w:cs="Arial"/>
          <w:color w:val="000000"/>
          <w:szCs w:val="22"/>
        </w:rPr>
        <w:t xml:space="preserve">racket </w:t>
      </w:r>
      <w:r w:rsidR="00CB5883">
        <w:rPr>
          <w:rFonts w:eastAsia="ヒラギノ角ゴ Pro W3" w:cs="Arial"/>
          <w:color w:val="000000"/>
          <w:szCs w:val="22"/>
        </w:rPr>
        <w:t>f</w:t>
      </w:r>
      <w:r w:rsidRPr="00756FDF">
        <w:rPr>
          <w:rFonts w:eastAsia="ヒラギノ角ゴ Pro W3" w:cs="Arial"/>
          <w:color w:val="000000"/>
          <w:szCs w:val="22"/>
        </w:rPr>
        <w:t>ung</w:t>
      </w:r>
      <w:r w:rsidR="00CB5883">
        <w:rPr>
          <w:rFonts w:eastAsia="ヒラギノ角ゴ Pro W3" w:cs="Arial"/>
          <w:color w:val="000000"/>
          <w:szCs w:val="22"/>
        </w:rPr>
        <w:t>us</w:t>
      </w:r>
      <w:r w:rsidRPr="00756FDF">
        <w:rPr>
          <w:rFonts w:eastAsia="ヒラギノ角ゴ Pro W3" w:cs="Arial"/>
          <w:color w:val="000000"/>
          <w:szCs w:val="22"/>
        </w:rPr>
        <w:t xml:space="preserve"> after the 4-week period?</w:t>
      </w:r>
    </w:p>
    <w:p w14:paraId="4CD5181A" w14:textId="3219BEFD" w:rsidR="00FD6711" w:rsidRPr="006337CB" w:rsidRDefault="00A34E94" w:rsidP="00FD6711">
      <w:pPr>
        <w:rPr>
          <w:rFonts w:eastAsia="ヒラギノ角ゴ Pro W3" w:cs="Arial"/>
          <w:b/>
          <w:color w:val="000000"/>
          <w:szCs w:val="22"/>
        </w:rPr>
      </w:pPr>
      <w:r>
        <w:rPr>
          <w:rFonts w:eastAsia="ヒラギノ角ゴ Pro W3" w:cs="Arial"/>
          <w:b/>
          <w:color w:val="000000"/>
          <w:szCs w:val="22"/>
        </w:rPr>
        <w:t>9</w:t>
      </w:r>
      <w:r w:rsidR="006337CB" w:rsidRPr="006337CB">
        <w:rPr>
          <w:rFonts w:eastAsia="ヒラギノ角ゴ Pro W3" w:cs="Arial"/>
          <w:b/>
          <w:color w:val="000000"/>
          <w:szCs w:val="22"/>
        </w:rPr>
        <w:t xml:space="preserve">. </w:t>
      </w:r>
      <w:r w:rsidR="00FD6711" w:rsidRPr="006337CB">
        <w:rPr>
          <w:rFonts w:eastAsia="ヒラギノ角ゴ Pro W3" w:cs="Arial"/>
          <w:b/>
          <w:color w:val="000000"/>
          <w:szCs w:val="22"/>
        </w:rPr>
        <w:t>The</w:t>
      </w:r>
      <w:r w:rsidR="00CB5883" w:rsidRPr="006337CB">
        <w:rPr>
          <w:rFonts w:eastAsia="ヒラギノ角ゴ Pro W3" w:cs="Arial"/>
          <w:b/>
          <w:color w:val="000000"/>
          <w:szCs w:val="22"/>
        </w:rPr>
        <w:t xml:space="preserve"> total</w:t>
      </w:r>
      <w:r w:rsidR="00FD6711" w:rsidRPr="006337CB">
        <w:rPr>
          <w:rFonts w:eastAsia="ヒラギノ角ゴ Pro W3" w:cs="Arial"/>
          <w:b/>
          <w:color w:val="000000"/>
          <w:szCs w:val="22"/>
        </w:rPr>
        <w:t xml:space="preserve"> mass</w:t>
      </w:r>
      <w:r w:rsidR="00CB5883" w:rsidRPr="006337CB">
        <w:rPr>
          <w:rFonts w:eastAsia="ヒラギノ角ゴ Pro W3" w:cs="Arial"/>
          <w:b/>
          <w:color w:val="000000"/>
          <w:szCs w:val="22"/>
        </w:rPr>
        <w:t xml:space="preserve"> (of the </w:t>
      </w:r>
      <w:r w:rsidR="00207444" w:rsidRPr="006337CB">
        <w:rPr>
          <w:rFonts w:eastAsia="ヒラギノ角ゴ Pro W3" w:cs="Arial"/>
          <w:b/>
          <w:color w:val="000000"/>
          <w:szCs w:val="22"/>
        </w:rPr>
        <w:t>branch</w:t>
      </w:r>
      <w:r w:rsidR="00CB5883" w:rsidRPr="006337CB">
        <w:rPr>
          <w:rFonts w:eastAsia="ヒラギノ角ゴ Pro W3" w:cs="Arial"/>
          <w:b/>
          <w:color w:val="000000"/>
          <w:szCs w:val="22"/>
        </w:rPr>
        <w:t xml:space="preserve"> and fungus combined)</w:t>
      </w:r>
      <w:r w:rsidR="00FD6711" w:rsidRPr="006337CB">
        <w:rPr>
          <w:rFonts w:eastAsia="ヒラギノ角ゴ Pro W3" w:cs="Arial"/>
          <w:b/>
          <w:color w:val="000000"/>
          <w:szCs w:val="22"/>
        </w:rPr>
        <w:t xml:space="preserve"> is going to:</w:t>
      </w:r>
    </w:p>
    <w:p w14:paraId="260A787C" w14:textId="283A09EB" w:rsidR="00FD6711" w:rsidRPr="00756FDF" w:rsidRDefault="00FD6711" w:rsidP="00FD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szCs w:val="22"/>
        </w:rPr>
      </w:pPr>
      <w:r w:rsidRPr="00756FDF">
        <w:rPr>
          <w:rFonts w:eastAsia="MS Mincho" w:cs="Arial"/>
          <w:szCs w:val="22"/>
        </w:rPr>
        <w:t xml:space="preserve">a. </w:t>
      </w:r>
      <w:r w:rsidRPr="00756FDF">
        <w:rPr>
          <w:rFonts w:eastAsia="MS Mincho" w:cs="Arial"/>
          <w:i/>
          <w:szCs w:val="22"/>
        </w:rPr>
        <w:t>increase</w:t>
      </w:r>
      <w:r w:rsidRPr="00756FDF">
        <w:rPr>
          <w:rFonts w:eastAsia="MS Mincho" w:cs="Arial"/>
          <w:szCs w:val="22"/>
        </w:rPr>
        <w:t xml:space="preserve">, because the </w:t>
      </w:r>
      <w:r w:rsidR="00CB5883">
        <w:rPr>
          <w:rFonts w:eastAsia="MS Mincho" w:cs="Arial"/>
          <w:szCs w:val="22"/>
        </w:rPr>
        <w:t>b</w:t>
      </w:r>
      <w:r w:rsidRPr="00756FDF">
        <w:rPr>
          <w:rFonts w:eastAsia="MS Mincho" w:cs="Arial"/>
          <w:szCs w:val="22"/>
        </w:rPr>
        <w:t xml:space="preserve">racket </w:t>
      </w:r>
      <w:r w:rsidR="00CB5883">
        <w:rPr>
          <w:rFonts w:eastAsia="MS Mincho" w:cs="Arial"/>
          <w:szCs w:val="22"/>
        </w:rPr>
        <w:t>f</w:t>
      </w:r>
      <w:r w:rsidRPr="00756FDF">
        <w:rPr>
          <w:rFonts w:eastAsia="MS Mincho" w:cs="Arial"/>
          <w:szCs w:val="22"/>
        </w:rPr>
        <w:t>ung</w:t>
      </w:r>
      <w:r w:rsidR="00CB5883">
        <w:rPr>
          <w:rFonts w:eastAsia="MS Mincho" w:cs="Arial"/>
          <w:szCs w:val="22"/>
        </w:rPr>
        <w:t>us</w:t>
      </w:r>
      <w:r w:rsidRPr="00756FDF">
        <w:rPr>
          <w:rFonts w:eastAsia="MS Mincho" w:cs="Arial"/>
          <w:szCs w:val="22"/>
        </w:rPr>
        <w:t xml:space="preserve"> has grown.</w:t>
      </w:r>
    </w:p>
    <w:p w14:paraId="7ABCFB1E" w14:textId="443048C1" w:rsidR="00FD6711" w:rsidRPr="00756FDF" w:rsidRDefault="00FD6711" w:rsidP="00FD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szCs w:val="22"/>
        </w:rPr>
      </w:pPr>
      <w:r w:rsidRPr="00756FDF">
        <w:rPr>
          <w:rFonts w:eastAsia="MS Mincho" w:cs="Arial"/>
          <w:szCs w:val="22"/>
        </w:rPr>
        <w:t xml:space="preserve">b. </w:t>
      </w:r>
      <w:proofErr w:type="gramStart"/>
      <w:r w:rsidRPr="00756FDF">
        <w:rPr>
          <w:rFonts w:eastAsia="MS Mincho" w:cs="Arial"/>
          <w:i/>
          <w:szCs w:val="22"/>
        </w:rPr>
        <w:t>remain</w:t>
      </w:r>
      <w:proofErr w:type="gramEnd"/>
      <w:r w:rsidRPr="00756FDF">
        <w:rPr>
          <w:rFonts w:eastAsia="MS Mincho" w:cs="Arial"/>
          <w:i/>
          <w:szCs w:val="22"/>
        </w:rPr>
        <w:t xml:space="preserve"> the same</w:t>
      </w:r>
      <w:r w:rsidRPr="00756FDF">
        <w:rPr>
          <w:rFonts w:eastAsia="MS Mincho" w:cs="Arial"/>
          <w:szCs w:val="22"/>
        </w:rPr>
        <w:t xml:space="preserve"> because the </w:t>
      </w:r>
      <w:r w:rsidR="00CB5883">
        <w:rPr>
          <w:rFonts w:eastAsia="MS Mincho" w:cs="Arial"/>
          <w:szCs w:val="22"/>
        </w:rPr>
        <w:t>b</w:t>
      </w:r>
      <w:r w:rsidRPr="00756FDF">
        <w:rPr>
          <w:rFonts w:eastAsia="MS Mincho" w:cs="Arial"/>
          <w:szCs w:val="22"/>
        </w:rPr>
        <w:t xml:space="preserve">racket </w:t>
      </w:r>
      <w:r w:rsidR="00CB5883">
        <w:rPr>
          <w:rFonts w:eastAsia="MS Mincho" w:cs="Arial"/>
          <w:szCs w:val="22"/>
        </w:rPr>
        <w:t>f</w:t>
      </w:r>
      <w:r w:rsidRPr="00756FDF">
        <w:rPr>
          <w:rFonts w:eastAsia="MS Mincho" w:cs="Arial"/>
          <w:szCs w:val="22"/>
        </w:rPr>
        <w:t>ung</w:t>
      </w:r>
      <w:r w:rsidR="00207444">
        <w:rPr>
          <w:rFonts w:eastAsia="MS Mincho" w:cs="Arial"/>
          <w:szCs w:val="22"/>
        </w:rPr>
        <w:t>us</w:t>
      </w:r>
      <w:r w:rsidRPr="00756FDF">
        <w:rPr>
          <w:rFonts w:eastAsia="MS Mincho" w:cs="Arial"/>
          <w:szCs w:val="22"/>
        </w:rPr>
        <w:t xml:space="preserve"> converts the </w:t>
      </w:r>
      <w:r w:rsidR="00207444">
        <w:rPr>
          <w:rFonts w:eastAsia="MS Mincho" w:cs="Arial"/>
          <w:szCs w:val="22"/>
        </w:rPr>
        <w:t>dead branch</w:t>
      </w:r>
      <w:r w:rsidRPr="00756FDF">
        <w:rPr>
          <w:rFonts w:eastAsia="MS Mincho" w:cs="Arial"/>
          <w:szCs w:val="22"/>
        </w:rPr>
        <w:t xml:space="preserve"> into biomass.</w:t>
      </w:r>
    </w:p>
    <w:p w14:paraId="3EFAB871" w14:textId="456261D4" w:rsidR="00FD6711" w:rsidRPr="00756FDF" w:rsidRDefault="00FD6711" w:rsidP="00FD6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szCs w:val="22"/>
        </w:rPr>
      </w:pPr>
      <w:r w:rsidRPr="00756FDF">
        <w:rPr>
          <w:rFonts w:eastAsia="MS Mincho" w:cs="Arial"/>
          <w:szCs w:val="22"/>
        </w:rPr>
        <w:t xml:space="preserve">c. </w:t>
      </w:r>
      <w:r w:rsidRPr="00756FDF">
        <w:rPr>
          <w:rFonts w:eastAsia="MS Mincho" w:cs="Arial"/>
          <w:i/>
          <w:szCs w:val="22"/>
        </w:rPr>
        <w:t>decrease</w:t>
      </w:r>
      <w:r w:rsidRPr="00756FDF">
        <w:rPr>
          <w:rFonts w:eastAsia="MS Mincho" w:cs="Arial"/>
          <w:szCs w:val="22"/>
        </w:rPr>
        <w:t xml:space="preserve"> as the growing </w:t>
      </w:r>
      <w:r w:rsidR="00CB5883">
        <w:rPr>
          <w:rFonts w:eastAsia="MS Mincho" w:cs="Arial"/>
          <w:szCs w:val="22"/>
        </w:rPr>
        <w:t>b</w:t>
      </w:r>
      <w:r w:rsidRPr="00756FDF">
        <w:rPr>
          <w:rFonts w:eastAsia="MS Mincho" w:cs="Arial"/>
          <w:szCs w:val="22"/>
        </w:rPr>
        <w:t xml:space="preserve">racket </w:t>
      </w:r>
      <w:r w:rsidR="00CB5883">
        <w:rPr>
          <w:rFonts w:eastAsia="MS Mincho" w:cs="Arial"/>
          <w:szCs w:val="22"/>
        </w:rPr>
        <w:t>f</w:t>
      </w:r>
      <w:r w:rsidRPr="00756FDF">
        <w:rPr>
          <w:rFonts w:eastAsia="MS Mincho" w:cs="Arial"/>
          <w:szCs w:val="22"/>
        </w:rPr>
        <w:t>ung</w:t>
      </w:r>
      <w:r w:rsidR="00CB5883">
        <w:rPr>
          <w:rFonts w:eastAsia="MS Mincho" w:cs="Arial"/>
          <w:szCs w:val="22"/>
        </w:rPr>
        <w:t>us</w:t>
      </w:r>
      <w:r w:rsidRPr="00756FDF">
        <w:rPr>
          <w:rFonts w:eastAsia="MS Mincho" w:cs="Arial"/>
          <w:szCs w:val="22"/>
        </w:rPr>
        <w:t xml:space="preserve"> converts the </w:t>
      </w:r>
      <w:r w:rsidR="00207444">
        <w:rPr>
          <w:rFonts w:eastAsia="MS Mincho" w:cs="Arial"/>
          <w:szCs w:val="22"/>
        </w:rPr>
        <w:t>dead branch</w:t>
      </w:r>
      <w:r w:rsidRPr="00756FDF">
        <w:rPr>
          <w:rFonts w:eastAsia="MS Mincho" w:cs="Arial"/>
          <w:szCs w:val="22"/>
        </w:rPr>
        <w:t xml:space="preserve"> into energy.</w:t>
      </w:r>
    </w:p>
    <w:p w14:paraId="348E6612" w14:textId="08BC5B49" w:rsidR="00FD6711" w:rsidRPr="006337CB" w:rsidRDefault="00FD6711" w:rsidP="0063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eastAsia="MS Mincho" w:cs="Arial"/>
          <w:szCs w:val="22"/>
        </w:rPr>
      </w:pPr>
      <w:r w:rsidRPr="00756FDF">
        <w:rPr>
          <w:rFonts w:eastAsia="MS Mincho" w:cs="Arial"/>
          <w:szCs w:val="22"/>
        </w:rPr>
        <w:t xml:space="preserve">d. </w:t>
      </w:r>
      <w:r w:rsidRPr="00756FDF">
        <w:rPr>
          <w:rFonts w:eastAsia="MS Mincho" w:cs="Arial"/>
          <w:i/>
          <w:szCs w:val="22"/>
        </w:rPr>
        <w:t>decrease</w:t>
      </w:r>
      <w:r w:rsidRPr="00756FDF">
        <w:rPr>
          <w:rFonts w:eastAsia="MS Mincho" w:cs="Arial"/>
          <w:szCs w:val="22"/>
        </w:rPr>
        <w:t xml:space="preserve"> as the </w:t>
      </w:r>
      <w:r w:rsidR="00CB5883">
        <w:rPr>
          <w:rFonts w:eastAsia="MS Mincho" w:cs="Arial"/>
          <w:szCs w:val="22"/>
        </w:rPr>
        <w:t>b</w:t>
      </w:r>
      <w:r w:rsidRPr="00756FDF">
        <w:rPr>
          <w:rFonts w:eastAsia="MS Mincho" w:cs="Arial"/>
          <w:szCs w:val="22"/>
        </w:rPr>
        <w:t xml:space="preserve">racket </w:t>
      </w:r>
      <w:r w:rsidR="00CB5883">
        <w:rPr>
          <w:rFonts w:eastAsia="MS Mincho" w:cs="Arial"/>
          <w:szCs w:val="22"/>
        </w:rPr>
        <w:t>f</w:t>
      </w:r>
      <w:r w:rsidRPr="00756FDF">
        <w:rPr>
          <w:rFonts w:eastAsia="MS Mincho" w:cs="Arial"/>
          <w:szCs w:val="22"/>
        </w:rPr>
        <w:t>ung</w:t>
      </w:r>
      <w:r w:rsidR="00CB5883">
        <w:rPr>
          <w:rFonts w:eastAsia="MS Mincho" w:cs="Arial"/>
          <w:szCs w:val="22"/>
        </w:rPr>
        <w:t>us</w:t>
      </w:r>
      <w:r w:rsidRPr="00756FDF">
        <w:rPr>
          <w:rFonts w:eastAsia="MS Mincho" w:cs="Arial"/>
          <w:szCs w:val="22"/>
        </w:rPr>
        <w:t xml:space="preserve"> converts </w:t>
      </w:r>
      <w:r w:rsidR="00207444">
        <w:rPr>
          <w:rFonts w:eastAsia="MS Mincho" w:cs="Arial"/>
          <w:szCs w:val="22"/>
        </w:rPr>
        <w:t>dead branch</w:t>
      </w:r>
      <w:r w:rsidRPr="00756FDF">
        <w:rPr>
          <w:rFonts w:eastAsia="MS Mincho" w:cs="Arial"/>
          <w:szCs w:val="22"/>
        </w:rPr>
        <w:t xml:space="preserve"> into biomass and gases.</w:t>
      </w:r>
    </w:p>
    <w:p w14:paraId="55EE97FB" w14:textId="73580F66" w:rsidR="00FD6711" w:rsidRPr="006337CB" w:rsidRDefault="00A34E94" w:rsidP="00FD6711">
      <w:pPr>
        <w:rPr>
          <w:rFonts w:eastAsia="Cambria" w:cs="Arial"/>
          <w:b/>
          <w:noProof/>
          <w:szCs w:val="22"/>
          <w:lang w:eastAsia="ko-KR"/>
        </w:rPr>
      </w:pPr>
      <w:r>
        <w:rPr>
          <w:rFonts w:eastAsia="Cambria" w:cs="Arial"/>
          <w:b/>
          <w:noProof/>
          <w:szCs w:val="22"/>
          <w:lang w:eastAsia="ko-KR"/>
        </w:rPr>
        <w:t>10</w:t>
      </w:r>
      <w:r w:rsidR="006337CB" w:rsidRPr="006337CB">
        <w:rPr>
          <w:rFonts w:eastAsia="Cambria" w:cs="Arial"/>
          <w:b/>
          <w:noProof/>
          <w:szCs w:val="22"/>
          <w:lang w:eastAsia="ko-KR"/>
        </w:rPr>
        <w:t xml:space="preserve">. </w:t>
      </w:r>
      <w:r w:rsidR="00FD6711" w:rsidRPr="006337CB">
        <w:rPr>
          <w:rFonts w:eastAsia="Cambria" w:cs="Arial"/>
          <w:b/>
          <w:noProof/>
          <w:szCs w:val="22"/>
          <w:lang w:eastAsia="ko-KR"/>
        </w:rPr>
        <w:t xml:space="preserve">Explain your reasoning.  Why does the mass of the oak tree and </w:t>
      </w:r>
      <w:r w:rsidR="007B0B4F" w:rsidRPr="006337CB">
        <w:rPr>
          <w:rFonts w:eastAsia="Cambria" w:cs="Arial"/>
          <w:b/>
          <w:noProof/>
          <w:szCs w:val="22"/>
          <w:lang w:eastAsia="ko-KR"/>
        </w:rPr>
        <w:t>b</w:t>
      </w:r>
      <w:r w:rsidR="00FD6711" w:rsidRPr="006337CB">
        <w:rPr>
          <w:rFonts w:eastAsia="Cambria" w:cs="Arial"/>
          <w:b/>
          <w:noProof/>
          <w:szCs w:val="22"/>
          <w:lang w:eastAsia="ko-KR"/>
        </w:rPr>
        <w:t xml:space="preserve">racket </w:t>
      </w:r>
      <w:r w:rsidR="007B0B4F" w:rsidRPr="006337CB">
        <w:rPr>
          <w:rFonts w:eastAsia="Cambria" w:cs="Arial"/>
          <w:b/>
          <w:noProof/>
          <w:szCs w:val="22"/>
          <w:lang w:eastAsia="ko-KR"/>
        </w:rPr>
        <w:t>f</w:t>
      </w:r>
      <w:r w:rsidR="00FD6711" w:rsidRPr="006337CB">
        <w:rPr>
          <w:rFonts w:eastAsia="Cambria" w:cs="Arial"/>
          <w:b/>
          <w:noProof/>
          <w:szCs w:val="22"/>
          <w:lang w:eastAsia="ko-KR"/>
        </w:rPr>
        <w:t>ung</w:t>
      </w:r>
      <w:r w:rsidR="007B0B4F" w:rsidRPr="006337CB">
        <w:rPr>
          <w:rFonts w:eastAsia="Cambria" w:cs="Arial"/>
          <w:b/>
          <w:noProof/>
          <w:szCs w:val="22"/>
          <w:lang w:eastAsia="ko-KR"/>
        </w:rPr>
        <w:t>us</w:t>
      </w:r>
      <w:r w:rsidR="00FD6711" w:rsidRPr="006337CB">
        <w:rPr>
          <w:rFonts w:eastAsia="Cambria" w:cs="Arial"/>
          <w:b/>
          <w:noProof/>
          <w:szCs w:val="22"/>
          <w:lang w:eastAsia="ko-KR"/>
        </w:rPr>
        <w:t xml:space="preserve"> change in the way you selected above?</w:t>
      </w:r>
    </w:p>
    <w:p w14:paraId="07A09CD5" w14:textId="77777777" w:rsidR="00FD6711" w:rsidRPr="00756FDF" w:rsidRDefault="00FD6711" w:rsidP="00FD6711">
      <w:pPr>
        <w:rPr>
          <w:rFonts w:eastAsia="Cambria" w:cs="Arial"/>
          <w:noProof/>
          <w:szCs w:val="22"/>
          <w:lang w:eastAsia="ko-KR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FD6711" w:rsidRPr="00FC7EEA" w14:paraId="3B4A76C7" w14:textId="77777777" w:rsidTr="003F3F17">
        <w:tc>
          <w:tcPr>
            <w:tcW w:w="9360" w:type="dxa"/>
          </w:tcPr>
          <w:p w14:paraId="2D01DB65" w14:textId="77777777" w:rsidR="00FD6711" w:rsidRPr="00FC7EEA" w:rsidRDefault="00FD6711" w:rsidP="003F3F17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FD6711" w:rsidRPr="00FC7EEA" w14:paraId="5CA6EEF1" w14:textId="77777777" w:rsidTr="003F3F17">
        <w:tc>
          <w:tcPr>
            <w:tcW w:w="9360" w:type="dxa"/>
          </w:tcPr>
          <w:p w14:paraId="32BB75E7" w14:textId="77777777" w:rsidR="00FD6711" w:rsidRPr="00FC7EEA" w:rsidRDefault="00FD6711" w:rsidP="003F3F17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FD6711" w:rsidRPr="00FC7EEA" w14:paraId="4F4AE784" w14:textId="77777777" w:rsidTr="003F3F17">
        <w:tc>
          <w:tcPr>
            <w:tcW w:w="9360" w:type="dxa"/>
          </w:tcPr>
          <w:p w14:paraId="0B296D18" w14:textId="77777777" w:rsidR="00FD6711" w:rsidRPr="00FC7EEA" w:rsidRDefault="00FD6711" w:rsidP="003F3F17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3E864FF0" w14:textId="41FF4884" w:rsidR="00753653" w:rsidRDefault="006337CB" w:rsidP="5A1E48CA">
      <w:pPr>
        <w:pStyle w:val="Heading2"/>
        <w:rPr>
          <w:color w:val="FF0000"/>
        </w:rPr>
      </w:pPr>
      <w:r>
        <w:t>D</w:t>
      </w:r>
      <w:r w:rsidR="5A1E48CA">
        <w:t xml:space="preserve">. Something interesting about </w:t>
      </w:r>
      <w:r w:rsidR="007B0B4F">
        <w:t>b</w:t>
      </w:r>
      <w:r w:rsidR="0010608B">
        <w:t xml:space="preserve">racket </w:t>
      </w:r>
      <w:r w:rsidR="007B0B4F">
        <w:t>f</w:t>
      </w:r>
      <w:r w:rsidR="0010608B">
        <w:t>ungi</w:t>
      </w:r>
    </w:p>
    <w:p w14:paraId="6D1FA6CA" w14:textId="6BF11BB8" w:rsidR="00BC5A8F" w:rsidRPr="006337CB" w:rsidRDefault="006337CB" w:rsidP="00BC5A8F">
      <w:pPr>
        <w:rPr>
          <w:b/>
          <w:szCs w:val="22"/>
        </w:rPr>
      </w:pPr>
      <w:r>
        <w:rPr>
          <w:b/>
          <w:szCs w:val="22"/>
        </w:rPr>
        <w:t>1</w:t>
      </w:r>
      <w:r w:rsidR="00A34E94">
        <w:rPr>
          <w:b/>
          <w:szCs w:val="22"/>
        </w:rPr>
        <w:t>1</w:t>
      </w:r>
      <w:r>
        <w:rPr>
          <w:b/>
          <w:szCs w:val="22"/>
        </w:rPr>
        <w:t xml:space="preserve">. </w:t>
      </w:r>
      <w:r w:rsidR="00BC5A8F" w:rsidRPr="006337CB">
        <w:rPr>
          <w:b/>
          <w:szCs w:val="22"/>
        </w:rPr>
        <w:t xml:space="preserve">What is something interesting that you learned about </w:t>
      </w:r>
      <w:r w:rsidR="007B0B4F" w:rsidRPr="006337CB">
        <w:rPr>
          <w:b/>
          <w:szCs w:val="22"/>
        </w:rPr>
        <w:t>b</w:t>
      </w:r>
      <w:r w:rsidR="0010608B" w:rsidRPr="006337CB">
        <w:rPr>
          <w:b/>
          <w:szCs w:val="22"/>
        </w:rPr>
        <w:t xml:space="preserve">racket </w:t>
      </w:r>
      <w:r w:rsidR="007B0B4F" w:rsidRPr="006337CB">
        <w:rPr>
          <w:b/>
          <w:szCs w:val="22"/>
        </w:rPr>
        <w:t>f</w:t>
      </w:r>
      <w:r w:rsidR="0010608B" w:rsidRPr="006337CB">
        <w:rPr>
          <w:b/>
          <w:szCs w:val="22"/>
        </w:rPr>
        <w:t>ungi</w:t>
      </w:r>
      <w:r w:rsidR="003F1602" w:rsidRPr="006337CB">
        <w:rPr>
          <w:b/>
          <w:szCs w:val="22"/>
        </w:rPr>
        <w:t xml:space="preserve"> from your reading and discussion</w:t>
      </w:r>
      <w:r w:rsidR="00BC5A8F" w:rsidRPr="006337CB">
        <w:rPr>
          <w:b/>
          <w:szCs w:val="22"/>
        </w:rPr>
        <w:t>?</w:t>
      </w:r>
    </w:p>
    <w:p w14:paraId="6DBBD983" w14:textId="77777777" w:rsidR="007526C4" w:rsidRPr="00123C3D" w:rsidRDefault="007526C4" w:rsidP="007E01B1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123C3D" w14:paraId="09931E78" w14:textId="77777777" w:rsidTr="00D5394D">
        <w:tc>
          <w:tcPr>
            <w:tcW w:w="9576" w:type="dxa"/>
          </w:tcPr>
          <w:p w14:paraId="5A94627C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076A3E9E" w14:textId="77777777" w:rsidTr="00D5394D">
        <w:tc>
          <w:tcPr>
            <w:tcW w:w="9576" w:type="dxa"/>
          </w:tcPr>
          <w:p w14:paraId="6C0498E3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123C3D" w14:paraId="64C70F29" w14:textId="77777777" w:rsidTr="00D5394D">
        <w:tc>
          <w:tcPr>
            <w:tcW w:w="9576" w:type="dxa"/>
          </w:tcPr>
          <w:p w14:paraId="11F0FA82" w14:textId="77777777" w:rsidR="007526C4" w:rsidRPr="00123C3D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7D6ABDE" w14:textId="77777777" w:rsidR="00206DEE" w:rsidRPr="00206DEE" w:rsidRDefault="00206DEE" w:rsidP="006337CB"/>
    <w:sectPr w:rsidR="00206DEE" w:rsidRPr="00206DEE" w:rsidSect="006337C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640A1" w14:textId="77777777" w:rsidR="002375FD" w:rsidRDefault="002375FD">
      <w:r>
        <w:separator/>
      </w:r>
    </w:p>
  </w:endnote>
  <w:endnote w:type="continuationSeparator" w:id="0">
    <w:p w14:paraId="072C0E5E" w14:textId="77777777" w:rsidR="002375FD" w:rsidRDefault="00237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0FF8EAD3" w:rsidR="00CE47B9" w:rsidRPr="00CE47B9" w:rsidRDefault="0010608B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Decomposers</w:t>
    </w:r>
    <w:r w:rsidRPr="00CE47B9">
      <w:rPr>
        <w:i/>
        <w:color w:val="000000" w:themeColor="text1"/>
        <w:sz w:val="16"/>
        <w:szCs w:val="16"/>
      </w:rPr>
      <w:t xml:space="preserve"> </w:t>
    </w:r>
    <w:r w:rsidR="00CE47B9" w:rsidRPr="00CE47B9">
      <w:rPr>
        <w:i/>
        <w:color w:val="000000" w:themeColor="text1"/>
        <w:sz w:val="16"/>
        <w:szCs w:val="16"/>
      </w:rPr>
      <w:t>Unit, Activity 6.</w:t>
    </w:r>
    <w:r w:rsidR="00B76DF1">
      <w:rPr>
        <w:i/>
        <w:color w:val="000000" w:themeColor="text1"/>
        <w:sz w:val="16"/>
        <w:szCs w:val="16"/>
      </w:rPr>
      <w:t>2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526B33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7C64E" w14:textId="61D16683" w:rsidR="006E17B8" w:rsidRPr="006B6225" w:rsidRDefault="006E17B8" w:rsidP="006E17B8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F3080AB" wp14:editId="72C4F87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Decomposers Unit, Activity 6.2</w:t>
    </w:r>
  </w:p>
  <w:p w14:paraId="54EF6AD6" w14:textId="77777777" w:rsidR="006E17B8" w:rsidRPr="006B6225" w:rsidRDefault="006E17B8" w:rsidP="006E17B8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2019</w:t>
    </w:r>
  </w:p>
  <w:p w14:paraId="12C36AC2" w14:textId="431FC917" w:rsidR="007F4969" w:rsidRPr="006E17B8" w:rsidRDefault="006E17B8" w:rsidP="006E17B8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44CA7" w14:textId="77777777" w:rsidR="002375FD" w:rsidRDefault="002375FD">
      <w:r>
        <w:separator/>
      </w:r>
    </w:p>
  </w:footnote>
  <w:footnote w:type="continuationSeparator" w:id="0">
    <w:p w14:paraId="2B8A54C3" w14:textId="77777777" w:rsidR="002375FD" w:rsidRDefault="00237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B2809"/>
    <w:multiLevelType w:val="hybridMultilevel"/>
    <w:tmpl w:val="2F461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5F6C18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0"/>
  </w:num>
  <w:num w:numId="4">
    <w:abstractNumId w:val="4"/>
  </w:num>
  <w:num w:numId="5">
    <w:abstractNumId w:val="14"/>
  </w:num>
  <w:num w:numId="6">
    <w:abstractNumId w:val="21"/>
  </w:num>
  <w:num w:numId="7">
    <w:abstractNumId w:val="28"/>
  </w:num>
  <w:num w:numId="8">
    <w:abstractNumId w:val="26"/>
  </w:num>
  <w:num w:numId="9">
    <w:abstractNumId w:val="2"/>
  </w:num>
  <w:num w:numId="10">
    <w:abstractNumId w:val="5"/>
  </w:num>
  <w:num w:numId="11">
    <w:abstractNumId w:val="20"/>
  </w:num>
  <w:num w:numId="12">
    <w:abstractNumId w:val="12"/>
  </w:num>
  <w:num w:numId="13">
    <w:abstractNumId w:val="1"/>
  </w:num>
  <w:num w:numId="14">
    <w:abstractNumId w:val="18"/>
  </w:num>
  <w:num w:numId="15">
    <w:abstractNumId w:val="29"/>
  </w:num>
  <w:num w:numId="16">
    <w:abstractNumId w:val="19"/>
  </w:num>
  <w:num w:numId="17">
    <w:abstractNumId w:val="3"/>
  </w:num>
  <w:num w:numId="18">
    <w:abstractNumId w:val="7"/>
  </w:num>
  <w:num w:numId="19">
    <w:abstractNumId w:val="22"/>
  </w:num>
  <w:num w:numId="20">
    <w:abstractNumId w:val="23"/>
  </w:num>
  <w:num w:numId="21">
    <w:abstractNumId w:val="6"/>
  </w:num>
  <w:num w:numId="22">
    <w:abstractNumId w:val="27"/>
  </w:num>
  <w:num w:numId="23">
    <w:abstractNumId w:val="27"/>
  </w:num>
  <w:num w:numId="24">
    <w:abstractNumId w:val="17"/>
  </w:num>
  <w:num w:numId="25">
    <w:abstractNumId w:val="9"/>
  </w:num>
  <w:num w:numId="26">
    <w:abstractNumId w:val="8"/>
  </w:num>
  <w:num w:numId="27">
    <w:abstractNumId w:val="15"/>
  </w:num>
  <w:num w:numId="28">
    <w:abstractNumId w:val="16"/>
  </w:num>
  <w:num w:numId="29">
    <w:abstractNumId w:val="11"/>
  </w:num>
  <w:num w:numId="30">
    <w:abstractNumId w:val="24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64F8F"/>
    <w:rsid w:val="00071CD3"/>
    <w:rsid w:val="00072838"/>
    <w:rsid w:val="00080F0A"/>
    <w:rsid w:val="00086ED9"/>
    <w:rsid w:val="00093965"/>
    <w:rsid w:val="00097CFB"/>
    <w:rsid w:val="000A6040"/>
    <w:rsid w:val="000B501C"/>
    <w:rsid w:val="000C42BE"/>
    <w:rsid w:val="0010608B"/>
    <w:rsid w:val="001227DB"/>
    <w:rsid w:val="0012797B"/>
    <w:rsid w:val="00132A60"/>
    <w:rsid w:val="00135C69"/>
    <w:rsid w:val="001401F3"/>
    <w:rsid w:val="0014198C"/>
    <w:rsid w:val="0016032A"/>
    <w:rsid w:val="00183CAD"/>
    <w:rsid w:val="00184C6A"/>
    <w:rsid w:val="001B6091"/>
    <w:rsid w:val="001D30FF"/>
    <w:rsid w:val="001E4D27"/>
    <w:rsid w:val="00206DEE"/>
    <w:rsid w:val="00207444"/>
    <w:rsid w:val="00215D3A"/>
    <w:rsid w:val="0023266B"/>
    <w:rsid w:val="00236DE3"/>
    <w:rsid w:val="002375FD"/>
    <w:rsid w:val="00251FEB"/>
    <w:rsid w:val="00277F2D"/>
    <w:rsid w:val="002A5C2F"/>
    <w:rsid w:val="002C048D"/>
    <w:rsid w:val="002F5934"/>
    <w:rsid w:val="00316459"/>
    <w:rsid w:val="00363FF8"/>
    <w:rsid w:val="00370968"/>
    <w:rsid w:val="00371E47"/>
    <w:rsid w:val="003B1E1B"/>
    <w:rsid w:val="003F1602"/>
    <w:rsid w:val="004538B0"/>
    <w:rsid w:val="00473780"/>
    <w:rsid w:val="004D75C6"/>
    <w:rsid w:val="00505746"/>
    <w:rsid w:val="00526B33"/>
    <w:rsid w:val="0053520F"/>
    <w:rsid w:val="00545934"/>
    <w:rsid w:val="00545D34"/>
    <w:rsid w:val="00550FC7"/>
    <w:rsid w:val="00557DBF"/>
    <w:rsid w:val="00583CE9"/>
    <w:rsid w:val="005B0865"/>
    <w:rsid w:val="00602355"/>
    <w:rsid w:val="00625206"/>
    <w:rsid w:val="006337CB"/>
    <w:rsid w:val="00660614"/>
    <w:rsid w:val="00682981"/>
    <w:rsid w:val="006B7DA2"/>
    <w:rsid w:val="006E17B8"/>
    <w:rsid w:val="006F40FB"/>
    <w:rsid w:val="0071647E"/>
    <w:rsid w:val="00723E9C"/>
    <w:rsid w:val="00735A32"/>
    <w:rsid w:val="007422D2"/>
    <w:rsid w:val="007526C4"/>
    <w:rsid w:val="00753653"/>
    <w:rsid w:val="00756FDF"/>
    <w:rsid w:val="00782ED8"/>
    <w:rsid w:val="00790720"/>
    <w:rsid w:val="00794365"/>
    <w:rsid w:val="007B0B4F"/>
    <w:rsid w:val="007B1C78"/>
    <w:rsid w:val="007E01B1"/>
    <w:rsid w:val="007E6BA3"/>
    <w:rsid w:val="007F4969"/>
    <w:rsid w:val="007F65AC"/>
    <w:rsid w:val="00825BF7"/>
    <w:rsid w:val="008423F7"/>
    <w:rsid w:val="00861A04"/>
    <w:rsid w:val="008B3E68"/>
    <w:rsid w:val="008C1C0E"/>
    <w:rsid w:val="008C6EC6"/>
    <w:rsid w:val="008D03EB"/>
    <w:rsid w:val="008E016E"/>
    <w:rsid w:val="00901F3B"/>
    <w:rsid w:val="009365C4"/>
    <w:rsid w:val="009754CD"/>
    <w:rsid w:val="00983032"/>
    <w:rsid w:val="00996A73"/>
    <w:rsid w:val="009C1B6D"/>
    <w:rsid w:val="009E2593"/>
    <w:rsid w:val="00A33CF5"/>
    <w:rsid w:val="00A34E94"/>
    <w:rsid w:val="00A40110"/>
    <w:rsid w:val="00A77345"/>
    <w:rsid w:val="00A90E1E"/>
    <w:rsid w:val="00B10164"/>
    <w:rsid w:val="00B361B0"/>
    <w:rsid w:val="00B45335"/>
    <w:rsid w:val="00B51095"/>
    <w:rsid w:val="00B56E42"/>
    <w:rsid w:val="00B57D71"/>
    <w:rsid w:val="00B76DF1"/>
    <w:rsid w:val="00BA34BA"/>
    <w:rsid w:val="00BB67BB"/>
    <w:rsid w:val="00BC4D9C"/>
    <w:rsid w:val="00BC5A8F"/>
    <w:rsid w:val="00BD20A9"/>
    <w:rsid w:val="00BD3A23"/>
    <w:rsid w:val="00BE4523"/>
    <w:rsid w:val="00C451A7"/>
    <w:rsid w:val="00C60927"/>
    <w:rsid w:val="00CA47D3"/>
    <w:rsid w:val="00CB5883"/>
    <w:rsid w:val="00CC6C74"/>
    <w:rsid w:val="00CE47B9"/>
    <w:rsid w:val="00D10B43"/>
    <w:rsid w:val="00DA19D2"/>
    <w:rsid w:val="00DA51BA"/>
    <w:rsid w:val="00DD04A3"/>
    <w:rsid w:val="00E5082F"/>
    <w:rsid w:val="00E608FF"/>
    <w:rsid w:val="00E61F11"/>
    <w:rsid w:val="00E73833"/>
    <w:rsid w:val="00E92C69"/>
    <w:rsid w:val="00ED7369"/>
    <w:rsid w:val="00F15E86"/>
    <w:rsid w:val="00F17224"/>
    <w:rsid w:val="00F76AEE"/>
    <w:rsid w:val="00FA1A51"/>
    <w:rsid w:val="00FD1905"/>
    <w:rsid w:val="00FD6711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B2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styleId="GridTable4">
    <w:name w:val="Grid Table 4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86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86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F15E8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irstenedwards/Library/Group%20Containers/UBF8T346G9.Office/User%20Content.localized/Templates.localized/CTIME_Workshee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CTIME_Worksheet_Template.dotx</Template>
  <TotalTime>70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Edwards, Kirsten</cp:lastModifiedBy>
  <cp:revision>33</cp:revision>
  <dcterms:created xsi:type="dcterms:W3CDTF">2017-08-31T16:12:00Z</dcterms:created>
  <dcterms:modified xsi:type="dcterms:W3CDTF">2019-11-11T00:24:00Z</dcterms:modified>
</cp:coreProperties>
</file>